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246F9" w14:textId="7AE9E0FF" w:rsidR="0069529C" w:rsidRDefault="00164D59" w:rsidP="00A41253">
      <w:pPr>
        <w:spacing w:before="120" w:after="120"/>
        <w:jc w:val="right"/>
        <w:rPr>
          <w:rFonts w:ascii="Calibri" w:hAnsi="Calibri" w:cs="Calibri"/>
          <w:b/>
          <w:lang w:eastAsia="en-GB"/>
        </w:rPr>
      </w:pPr>
      <w:r w:rsidRPr="00C46A61">
        <w:rPr>
          <w:rFonts w:ascii="Calibri" w:hAnsi="Calibri" w:cs="Calibri"/>
          <w:b/>
          <w:lang w:eastAsia="en-GB"/>
        </w:rPr>
        <w:t xml:space="preserve">Anexa </w:t>
      </w:r>
      <w:r w:rsidR="00E16CAB" w:rsidRPr="00C46A61">
        <w:rPr>
          <w:rFonts w:ascii="Calibri" w:hAnsi="Calibri" w:cs="Calibri"/>
          <w:b/>
          <w:lang w:eastAsia="en-GB"/>
        </w:rPr>
        <w:t>1</w:t>
      </w:r>
      <w:r w:rsidR="00AD3202">
        <w:rPr>
          <w:rFonts w:ascii="Calibri" w:hAnsi="Calibri" w:cs="Calibri"/>
          <w:b/>
          <w:lang w:eastAsia="en-GB"/>
        </w:rPr>
        <w:t>1</w:t>
      </w:r>
    </w:p>
    <w:p w14:paraId="10B9C8ED" w14:textId="77777777" w:rsidR="00AD3202" w:rsidRPr="0069529C" w:rsidRDefault="00AD3202" w:rsidP="00AD3202">
      <w:pPr>
        <w:jc w:val="center"/>
        <w:rPr>
          <w:rFonts w:ascii="Calibri" w:eastAsia="Arial" w:hAnsi="Calibri" w:cs="Calibri"/>
          <w:b/>
          <w:iCs/>
          <w:position w:val="-1"/>
          <w:sz w:val="22"/>
          <w:szCs w:val="22"/>
        </w:rPr>
      </w:pPr>
      <w:bookmarkStart w:id="0" w:name="_Hlk196735724"/>
      <w:bookmarkStart w:id="1" w:name="_Hlk196735468"/>
      <w:r w:rsidRPr="0069529C">
        <w:rPr>
          <w:rFonts w:ascii="Calibri" w:eastAsia="Arial" w:hAnsi="Calibri" w:cs="Calibri"/>
          <w:b/>
          <w:iCs/>
          <w:spacing w:val="-1"/>
          <w:position w:val="-1"/>
          <w:sz w:val="22"/>
          <w:szCs w:val="22"/>
        </w:rPr>
        <w:t>C</w:t>
      </w:r>
      <w:r w:rsidRPr="0069529C">
        <w:rPr>
          <w:rFonts w:ascii="Calibri" w:eastAsia="Arial" w:hAnsi="Calibri" w:cs="Calibri"/>
          <w:b/>
          <w:iCs/>
          <w:spacing w:val="1"/>
          <w:position w:val="-1"/>
          <w:sz w:val="22"/>
          <w:szCs w:val="22"/>
        </w:rPr>
        <w:t>O</w:t>
      </w:r>
      <w:r w:rsidRPr="0069529C">
        <w:rPr>
          <w:rFonts w:ascii="Calibri" w:eastAsia="Arial" w:hAnsi="Calibri" w:cs="Calibri"/>
          <w:b/>
          <w:iCs/>
          <w:spacing w:val="-1"/>
          <w:position w:val="-1"/>
          <w:sz w:val="22"/>
          <w:szCs w:val="22"/>
        </w:rPr>
        <w:t>N</w:t>
      </w:r>
      <w:r w:rsidRPr="0069529C">
        <w:rPr>
          <w:rFonts w:ascii="Calibri" w:eastAsia="Arial" w:hAnsi="Calibri" w:cs="Calibri"/>
          <w:b/>
          <w:iCs/>
          <w:spacing w:val="-3"/>
          <w:position w:val="-1"/>
          <w:sz w:val="22"/>
          <w:szCs w:val="22"/>
        </w:rPr>
        <w:t>T</w:t>
      </w:r>
      <w:r w:rsidRPr="0069529C">
        <w:rPr>
          <w:rFonts w:ascii="Calibri" w:eastAsia="Arial" w:hAnsi="Calibri" w:cs="Calibri"/>
          <w:b/>
          <w:iCs/>
          <w:spacing w:val="4"/>
          <w:position w:val="-1"/>
          <w:sz w:val="22"/>
          <w:szCs w:val="22"/>
        </w:rPr>
        <w:t>R</w:t>
      </w:r>
      <w:r w:rsidRPr="0069529C">
        <w:rPr>
          <w:rFonts w:ascii="Calibri" w:eastAsia="Arial" w:hAnsi="Calibri" w:cs="Calibri"/>
          <w:b/>
          <w:iCs/>
          <w:spacing w:val="-6"/>
          <w:position w:val="-1"/>
          <w:sz w:val="22"/>
          <w:szCs w:val="22"/>
        </w:rPr>
        <w:t>A</w:t>
      </w:r>
      <w:r w:rsidRPr="0069529C">
        <w:rPr>
          <w:rFonts w:ascii="Calibri" w:eastAsia="Arial" w:hAnsi="Calibri" w:cs="Calibri"/>
          <w:b/>
          <w:iCs/>
          <w:spacing w:val="1"/>
          <w:position w:val="-1"/>
          <w:sz w:val="22"/>
          <w:szCs w:val="22"/>
        </w:rPr>
        <w:t>C</w:t>
      </w:r>
      <w:r w:rsidRPr="0069529C">
        <w:rPr>
          <w:rFonts w:ascii="Calibri" w:eastAsia="Arial" w:hAnsi="Calibri" w:cs="Calibri"/>
          <w:b/>
          <w:iCs/>
          <w:position w:val="-1"/>
          <w:sz w:val="22"/>
          <w:szCs w:val="22"/>
        </w:rPr>
        <w:t>T DE FINANȚARE</w:t>
      </w:r>
    </w:p>
    <w:p w14:paraId="425DE053" w14:textId="77777777" w:rsidR="00AD3202" w:rsidRPr="00151E25" w:rsidRDefault="00AD3202" w:rsidP="00AD3202">
      <w:pPr>
        <w:pStyle w:val="NormalWeb"/>
        <w:spacing w:before="0" w:beforeAutospacing="0" w:after="0" w:afterAutospacing="0"/>
        <w:jc w:val="center"/>
        <w:rPr>
          <w:rFonts w:asciiTheme="minorHAnsi" w:hAnsiTheme="minorHAnsi" w:cstheme="minorHAnsi"/>
          <w:b/>
          <w:bCs/>
          <w:sz w:val="22"/>
          <w:szCs w:val="22"/>
        </w:rPr>
      </w:pPr>
      <w:r w:rsidRPr="00151E25">
        <w:rPr>
          <w:rFonts w:asciiTheme="minorHAnsi" w:hAnsiTheme="minorHAnsi" w:cstheme="minorHAnsi"/>
          <w:sz w:val="22"/>
          <w:szCs w:val="22"/>
        </w:rPr>
        <w:t>(</w:t>
      </w:r>
      <w:r w:rsidRPr="00151E25">
        <w:rPr>
          <w:rFonts w:asciiTheme="minorHAnsi" w:hAnsiTheme="minorHAnsi" w:cstheme="minorHAnsi"/>
          <w:i/>
          <w:iCs/>
          <w:sz w:val="22"/>
          <w:szCs w:val="22"/>
        </w:rPr>
        <w:t>model conform Ordinului MIPE nr. 2041/2023</w:t>
      </w:r>
      <w:r>
        <w:rPr>
          <w:rFonts w:asciiTheme="minorHAnsi" w:hAnsiTheme="minorHAnsi" w:cstheme="minorHAnsi"/>
          <w:i/>
          <w:iCs/>
          <w:sz w:val="22"/>
          <w:szCs w:val="22"/>
        </w:rPr>
        <w:t xml:space="preserve">, cu modificările si completările ulterioare aduse prin </w:t>
      </w:r>
      <w:r w:rsidRPr="00151E25">
        <w:rPr>
          <w:rFonts w:asciiTheme="minorHAnsi" w:hAnsiTheme="minorHAnsi" w:cstheme="minorHAnsi"/>
          <w:i/>
          <w:iCs/>
          <w:sz w:val="22"/>
          <w:szCs w:val="22"/>
        </w:rPr>
        <w:t>Ordi</w:t>
      </w:r>
      <w:r>
        <w:rPr>
          <w:rFonts w:asciiTheme="minorHAnsi" w:hAnsiTheme="minorHAnsi" w:cstheme="minorHAnsi"/>
          <w:i/>
          <w:iCs/>
          <w:sz w:val="22"/>
          <w:szCs w:val="22"/>
        </w:rPr>
        <w:t xml:space="preserve">nul </w:t>
      </w:r>
      <w:r w:rsidRPr="00151E25">
        <w:rPr>
          <w:rFonts w:asciiTheme="minorHAnsi" w:hAnsiTheme="minorHAnsi" w:cstheme="minorHAnsi"/>
          <w:i/>
          <w:iCs/>
          <w:sz w:val="22"/>
          <w:szCs w:val="22"/>
        </w:rPr>
        <w:t>MIPE</w:t>
      </w:r>
      <w:r>
        <w:rPr>
          <w:rFonts w:asciiTheme="minorHAnsi" w:hAnsiTheme="minorHAnsi" w:cstheme="minorHAnsi"/>
          <w:i/>
          <w:iCs/>
          <w:sz w:val="22"/>
          <w:szCs w:val="22"/>
        </w:rPr>
        <w:t xml:space="preserve"> nr </w:t>
      </w:r>
      <w:r w:rsidRPr="00151E25">
        <w:rPr>
          <w:rFonts w:asciiTheme="minorHAnsi" w:hAnsiTheme="minorHAnsi" w:cstheme="minorHAnsi"/>
          <w:i/>
          <w:iCs/>
          <w:sz w:val="22"/>
          <w:szCs w:val="22"/>
        </w:rPr>
        <w:t>6.059/28.08.202</w:t>
      </w:r>
      <w:r>
        <w:rPr>
          <w:rFonts w:asciiTheme="minorHAnsi" w:hAnsiTheme="minorHAnsi" w:cstheme="minorHAnsi"/>
          <w:i/>
          <w:iCs/>
          <w:sz w:val="22"/>
          <w:szCs w:val="22"/>
        </w:rPr>
        <w:t>4 si Ordinul MIPE nr. 714/09.04.2025</w:t>
      </w:r>
      <w:r w:rsidRPr="00151E25">
        <w:rPr>
          <w:rFonts w:asciiTheme="minorHAnsi" w:hAnsiTheme="minorHAnsi" w:cstheme="minorHAnsi"/>
          <w:sz w:val="22"/>
          <w:szCs w:val="22"/>
        </w:rPr>
        <w:t>)</w:t>
      </w:r>
    </w:p>
    <w:bookmarkEnd w:id="0"/>
    <w:bookmarkEnd w:id="1"/>
    <w:p w14:paraId="26739AC8" w14:textId="77777777" w:rsidR="00AD3202" w:rsidRPr="0069529C" w:rsidRDefault="00AD3202" w:rsidP="00AD3202">
      <w:pPr>
        <w:jc w:val="center"/>
        <w:rPr>
          <w:rFonts w:ascii="Calibri" w:hAnsi="Calibri" w:cs="Calibri"/>
          <w:bCs/>
          <w:sz w:val="22"/>
          <w:szCs w:val="22"/>
          <w:lang w:eastAsia="en-GB"/>
        </w:rPr>
      </w:pPr>
    </w:p>
    <w:p w14:paraId="3C05C133" w14:textId="77777777" w:rsidR="00AD3202" w:rsidRPr="0069529C" w:rsidRDefault="00AD3202" w:rsidP="00AD3202">
      <w:pPr>
        <w:spacing w:before="29" w:line="240" w:lineRule="exact"/>
        <w:ind w:right="18"/>
        <w:jc w:val="center"/>
        <w:rPr>
          <w:rFonts w:ascii="Calibri" w:eastAsia="Arial" w:hAnsi="Calibri" w:cs="Calibri"/>
          <w:b/>
          <w:i/>
          <w:iCs/>
          <w:position w:val="-1"/>
          <w:sz w:val="22"/>
          <w:szCs w:val="22"/>
        </w:rPr>
      </w:pPr>
    </w:p>
    <w:p w14:paraId="5A14646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I. Părțile</w:t>
      </w:r>
    </w:p>
    <w:p w14:paraId="5B5C8128"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p>
    <w:p w14:paraId="06D3CF2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bookmarkStart w:id="2" w:name="_Hlk196735514"/>
      <w:r w:rsidRPr="00151E25">
        <w:rPr>
          <w:rFonts w:asciiTheme="minorHAnsi" w:hAnsiTheme="minorHAnsi" w:cstheme="minorHAnsi"/>
          <w:b/>
          <w:sz w:val="22"/>
          <w:szCs w:val="22"/>
        </w:rPr>
        <w:t>Agenția pentru Dezvoltare Regională Centru, în calitate de Autoritate de management</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pentru Programul „Regiunea Centru”</w:t>
      </w:r>
      <w:r w:rsidRPr="00151E25">
        <w:rPr>
          <w:rFonts w:asciiTheme="minorHAnsi" w:hAnsiTheme="minorHAnsi" w:cstheme="minorHAnsi"/>
          <w:sz w:val="22"/>
          <w:szCs w:val="22"/>
        </w:rPr>
        <w:t xml:space="preserve">, cu sediul în str. Decebal nr. 11, localitatea Alba Iulia, județul Alba, România, cod poștal 510093, telefon </w:t>
      </w:r>
      <w:r w:rsidRPr="00151E25">
        <w:rPr>
          <w:rFonts w:asciiTheme="minorHAnsi" w:hAnsiTheme="minorHAnsi" w:cstheme="minorHAnsi"/>
          <w:bCs/>
          <w:sz w:val="22"/>
          <w:szCs w:val="22"/>
        </w:rPr>
        <w:t>0258-818616</w:t>
      </w:r>
      <w:r w:rsidRPr="00151E25">
        <w:rPr>
          <w:rFonts w:asciiTheme="minorHAnsi" w:hAnsiTheme="minorHAnsi" w:cstheme="minorHAnsi"/>
          <w:sz w:val="22"/>
          <w:szCs w:val="22"/>
        </w:rPr>
        <w:t xml:space="preserve">, fax </w:t>
      </w:r>
      <w:r w:rsidRPr="00151E25">
        <w:rPr>
          <w:rFonts w:asciiTheme="minorHAnsi" w:hAnsiTheme="minorHAnsi" w:cstheme="minorHAnsi"/>
          <w:bCs/>
          <w:sz w:val="22"/>
          <w:szCs w:val="22"/>
        </w:rPr>
        <w:t>0258-818613</w:t>
      </w:r>
      <w:r w:rsidRPr="00151E25">
        <w:rPr>
          <w:rFonts w:asciiTheme="minorHAnsi" w:hAnsiTheme="minorHAnsi" w:cstheme="minorHAnsi"/>
          <w:sz w:val="22"/>
          <w:szCs w:val="22"/>
        </w:rPr>
        <w:t xml:space="preserve">, poștă electronică: </w:t>
      </w:r>
      <w:r w:rsidRPr="00151E25">
        <w:rPr>
          <w:rFonts w:asciiTheme="minorHAnsi" w:hAnsiTheme="minorHAnsi" w:cstheme="minorHAnsi"/>
          <w:bCs/>
          <w:sz w:val="22"/>
          <w:szCs w:val="22"/>
        </w:rPr>
        <w:t>office@adrcentru.ro</w:t>
      </w:r>
      <w:r w:rsidRPr="00151E25">
        <w:rPr>
          <w:rFonts w:asciiTheme="minorHAnsi" w:hAnsiTheme="minorHAnsi" w:cstheme="minorHAnsi"/>
          <w:sz w:val="22"/>
          <w:szCs w:val="22"/>
        </w:rPr>
        <w:t>, cod fiscal 11293615,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denumită în cele ce urmează AM,</w:t>
      </w:r>
    </w:p>
    <w:bookmarkEnd w:id="2"/>
    <w:p w14:paraId="06BEA2B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5A7461D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și</w:t>
      </w:r>
    </w:p>
    <w:p w14:paraId="3DDAC4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CA6013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b/>
          <w:bCs/>
          <w:sz w:val="22"/>
          <w:szCs w:val="22"/>
        </w:rPr>
        <w:t>(Persoana juridică)</w:t>
      </w:r>
      <w:r w:rsidRPr="00151E25">
        <w:rPr>
          <w:rFonts w:asciiTheme="minorHAnsi" w:hAnsiTheme="minorHAnsi" w:cstheme="minorHAnsi"/>
          <w:sz w:val="22"/>
          <w:szCs w:val="22"/>
        </w:rPr>
        <w:t xml:space="preserve"> ........, cod de identificare fiscală .................., înregistrată la ...................... cu nr. ....../....../.........., cu sediul în localitatea ..........................., str. ....................... nr. ......., sectorul/județul ............, România, telefon ......................., fax ..............., poștă electronică .................,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identificat prin ................................................., </w:t>
      </w:r>
      <w:r w:rsidRPr="00151E25">
        <w:rPr>
          <w:rFonts w:asciiTheme="minorHAnsi" w:hAnsiTheme="minorHAnsi" w:cstheme="minorHAnsi"/>
          <w:b/>
          <w:bCs/>
          <w:sz w:val="22"/>
          <w:szCs w:val="22"/>
        </w:rPr>
        <w:t>în calitate de Beneficiar al finanțării, denumită în continuare Beneficiar</w:t>
      </w:r>
      <w:r w:rsidRPr="00151E25">
        <w:rPr>
          <w:rFonts w:asciiTheme="minorHAnsi" w:hAnsiTheme="minorHAnsi" w:cstheme="minorHAnsi"/>
          <w:sz w:val="22"/>
          <w:szCs w:val="22"/>
        </w:rPr>
        <w:t>,</w:t>
      </w:r>
    </w:p>
    <w:p w14:paraId="578889C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2C1A23A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au convenit încheierea prezentului contract, în următoarele condiții:</w:t>
      </w:r>
    </w:p>
    <w:p w14:paraId="01D6BCC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 Precizări prealabile</w:t>
      </w:r>
    </w:p>
    <w:p w14:paraId="2613C7A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1.</w:t>
      </w:r>
      <w:r w:rsidRPr="00151E25">
        <w:rPr>
          <w:rFonts w:asciiTheme="minorHAnsi" w:hAnsiTheme="minorHAnsi" w:cstheme="minorHAnsi"/>
          <w:sz w:val="22"/>
          <w:szCs w:val="22"/>
        </w:rPr>
        <w:t xml:space="preserve"> În prezentul contract de finanțare, cu excepția situațiilor când contextul cere altfel sau a unei prevederi contrare:</w:t>
      </w:r>
    </w:p>
    <w:p w14:paraId="5FDE0F9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cuvintele care indică singularul includ și pluralul, iar cuvintele care indică pluralul includ și singularul;</w:t>
      </w:r>
    </w:p>
    <w:p w14:paraId="65098CE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cuvintele care indică un gen includ toate genurile;</w:t>
      </w:r>
    </w:p>
    <w:p w14:paraId="3A6FE48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termenul „zi“ reprezintă zi calendaristică dacă nu se specifică altfel;</w:t>
      </w:r>
    </w:p>
    <w:p w14:paraId="719E914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6B38AEF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termenul de „destinatar final“ are înțelesul prevăzut de art. 2 pct. 18 din Regulamentul (UE) 2021/1.060;</w:t>
      </w:r>
    </w:p>
    <w:p w14:paraId="789CB6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termenul de „relocare“ are înțelesul prevăzut de art. 2 pct. 27 din Regulamentul (UE) 2021/1.060;</w:t>
      </w:r>
    </w:p>
    <w:p w14:paraId="2F06FAE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39D530B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în înțelesul prezentului contract de finanțare și al anexelor acestuia, trimiterile la actele normative includ și modificările și completările ulterioare ale acestora, precum și orice alte acte normative subsecvente;</w:t>
      </w:r>
    </w:p>
    <w:p w14:paraId="42B99A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56B833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în înțelesul prezentului contract de finanțare, atunci când proiectul se implementează în parteneriat, prin „beneficiar“ se înțelege întregul parteneriat (lider de parteneriat și parteneri);</w:t>
      </w:r>
    </w:p>
    <w:p w14:paraId="6895CD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k) în înțelesul prezentului contract de finanțare orice referire la contract se va interpreta ca fiind făcută atât la contract, cât și la anexele acestuia;</w:t>
      </w:r>
    </w:p>
    <w:p w14:paraId="55F26B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l) în înțelesul prezentului contract de finanțare, dacă prin acte normative nu se prevede altfel, termenele (inclusiv durata contractului) se calculează după cum urmează:</w:t>
      </w:r>
    </w:p>
    <w:p w14:paraId="500C3342"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   când termenul este stabilit pe luni, el se împlinește în ziua corespunzătoare din ultima lună. Dacă ultima lună nu are o zi corespunzătoare celei în care termenul a început să curgă, termenul se împlinește în ultima zi a acestei luni;</w:t>
      </w:r>
    </w:p>
    <w:p w14:paraId="7F173839"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  când termenul este stabilit pe zile, acesta începe să curgă în ziua intrării în vigoare a contractului și se împlinește la ora 24.00 din ultima zi;</w:t>
      </w:r>
    </w:p>
    <w:p w14:paraId="38D4ED53"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(iii) când termenul este stabilit atât pe luni, cât și pe zile, termenul se calculează aplicând regulile stabilite la pct. (i), iar termenul pe zile curge în continuarea celui stabilit pe luni și se împlinește la ora 24.00 din ultima zi;</w:t>
      </w:r>
    </w:p>
    <w:p w14:paraId="5BA1647D"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(iv) dacă ultima zi a termenului este o zi nelucrătoare, termenul se consideră împlinit la sfârșitul primei zile lucrătoare care îi urmează;</w:t>
      </w:r>
    </w:p>
    <w:p w14:paraId="5998F95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CA312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2.</w:t>
      </w:r>
      <w:r w:rsidRPr="00151E25">
        <w:rPr>
          <w:rFonts w:asciiTheme="minorHAnsi" w:hAnsiTheme="minorHAnsi" w:cstheme="minorHAnsi"/>
          <w:sz w:val="22"/>
          <w:szCs w:val="22"/>
        </w:rPr>
        <w:t xml:space="preserve"> Finanțarea nerambursabilă acordată Beneficiarului este stabilită în termenii și condițiile prezentului contract de finanțare.</w:t>
      </w:r>
    </w:p>
    <w:p w14:paraId="76FADE9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3.</w:t>
      </w:r>
      <w:r w:rsidRPr="00151E25">
        <w:rPr>
          <w:rFonts w:asciiTheme="minorHAnsi" w:hAnsiTheme="minorHAnsi" w:cstheme="minorHAnsi"/>
          <w:sz w:val="22"/>
          <w:szCs w:val="22"/>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113B25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III. Condiții generale</w:t>
      </w:r>
    </w:p>
    <w:p w14:paraId="25185C5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w:t>
      </w:r>
    </w:p>
    <w:p w14:paraId="329BF60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Obiectul contractului de finanțare</w:t>
      </w:r>
    </w:p>
    <w:p w14:paraId="24399A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50EC9A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se angajează să implementeze proiectul, în conformitate cu prevederile cuprinse în prezentul contract de finanțare, inclusiv anexele care fac parte din acesta, și cu legislația europeană și națională aplicabilă.</w:t>
      </w:r>
    </w:p>
    <w:p w14:paraId="1FE94B94"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se angajează să plătească finanțarea nerambursabilă la termenele și în condițiile prevăzute în prezentul contract și în conformitate cu legislația europeană și națională aplicabilă.</w:t>
      </w:r>
    </w:p>
    <w:p w14:paraId="5405360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w:t>
      </w:r>
    </w:p>
    <w:p w14:paraId="66F7368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Durata contractului</w:t>
      </w:r>
    </w:p>
    <w:p w14:paraId="34F501B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intră în vigoare și produce efecte de la data semnării de către ultima parte.</w:t>
      </w:r>
    </w:p>
    <w:p w14:paraId="365077D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Perioada de implementare a proiectului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481163B1"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5E2A642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1B51FB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332085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încetarea unei activități productive sau transferul acesteia în afara regiunii de nivel NUTS 2 în care a primit sprijin;</w:t>
      </w:r>
    </w:p>
    <w:p w14:paraId="019F929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o modificare a proprietății asupra unui element de infrastructură care conferă un avantaj nejustificat unei întreprinderi sau unui organism public;</w:t>
      </w:r>
    </w:p>
    <w:p w14:paraId="61C751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o modificare substanțială care afectează natura, obiectivele sau condițiile de implementare a proiectului și care ar conduce la subminarea obiectivelor inițiale ale acestuia.</w:t>
      </w:r>
    </w:p>
    <w:p w14:paraId="36868B0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62917119" w14:textId="77777777" w:rsidR="00AD3202"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p>
    <w:p w14:paraId="00ACC43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3</w:t>
      </w:r>
    </w:p>
    <w:p w14:paraId="7EEF6C2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Valoarea contractului de finanțare</w:t>
      </w:r>
    </w:p>
    <w:p w14:paraId="42152B0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Valoarea totală a contractului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w:t>
      </w:r>
      <w:bookmarkStart w:id="3" w:name="_Hlk196735602"/>
      <w:r w:rsidRPr="00151E25">
        <w:rPr>
          <w:rFonts w:asciiTheme="minorHAnsi" w:hAnsiTheme="minorHAnsi" w:cstheme="minorHAnsi"/>
          <w:i/>
          <w:iCs/>
          <w:sz w:val="22"/>
          <w:szCs w:val="22"/>
          <w:highlight w:val="lightGray"/>
        </w:rPr>
        <w:t>valoarea în litere</w:t>
      </w:r>
      <w:bookmarkEnd w:id="3"/>
      <w:r w:rsidRPr="00151E25">
        <w:rPr>
          <w:rFonts w:asciiTheme="minorHAnsi" w:hAnsiTheme="minorHAnsi" w:cstheme="minorHAnsi"/>
          <w:sz w:val="22"/>
          <w:szCs w:val="22"/>
        </w:rPr>
        <w:t>), după cum urmează:</w:t>
      </w:r>
    </w:p>
    <w:p w14:paraId="411F76B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tbl>
      <w:tblPr>
        <w:tblStyle w:val="TableGrid"/>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AD3202" w:rsidRPr="00151E25" w14:paraId="19F82611" w14:textId="77777777" w:rsidTr="00471E84">
        <w:trPr>
          <w:trHeight w:val="894"/>
          <w:tblHeader/>
        </w:trPr>
        <w:tc>
          <w:tcPr>
            <w:tcW w:w="751" w:type="pct"/>
          </w:tcPr>
          <w:p w14:paraId="6F1B2565"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totală eligibilă a proiectului, </w:t>
            </w:r>
            <w:proofErr w:type="spellStart"/>
            <w:r w:rsidRPr="00151E25">
              <w:rPr>
                <w:rFonts w:asciiTheme="minorHAnsi" w:hAnsiTheme="minorHAnsi" w:cstheme="minorHAnsi"/>
                <w:b/>
                <w:i/>
                <w:sz w:val="22"/>
                <w:szCs w:val="22"/>
              </w:rPr>
              <w:t>incl</w:t>
            </w:r>
            <w:proofErr w:type="spellEnd"/>
            <w:r w:rsidRPr="00151E25">
              <w:rPr>
                <w:rFonts w:asciiTheme="minorHAnsi" w:hAnsiTheme="minorHAnsi" w:cstheme="minorHAnsi"/>
                <w:b/>
                <w:i/>
                <w:sz w:val="22"/>
                <w:szCs w:val="22"/>
              </w:rPr>
              <w:t>. TVA eligibil</w:t>
            </w:r>
          </w:p>
        </w:tc>
        <w:tc>
          <w:tcPr>
            <w:tcW w:w="1142" w:type="pct"/>
            <w:gridSpan w:val="2"/>
          </w:tcPr>
          <w:p w14:paraId="7F7693BE"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eligibilă nerambursabilă din partea fondurilor (FEDR/FSE+/FC/FTJ)  </w:t>
            </w:r>
          </w:p>
        </w:tc>
        <w:tc>
          <w:tcPr>
            <w:tcW w:w="878" w:type="pct"/>
            <w:gridSpan w:val="2"/>
          </w:tcPr>
          <w:p w14:paraId="030ECA33"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Valoarea eligibilă nerambursabilă din bugetul național</w:t>
            </w:r>
          </w:p>
        </w:tc>
        <w:tc>
          <w:tcPr>
            <w:tcW w:w="780" w:type="pct"/>
            <w:gridSpan w:val="2"/>
          </w:tcPr>
          <w:p w14:paraId="696FC8D6"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cofinanțare eligibilă beneficiar </w:t>
            </w:r>
          </w:p>
        </w:tc>
        <w:tc>
          <w:tcPr>
            <w:tcW w:w="712" w:type="pct"/>
          </w:tcPr>
          <w:p w14:paraId="0078B06F" w14:textId="77777777" w:rsidR="00AD3202" w:rsidRPr="00151E25" w:rsidRDefault="00AD3202" w:rsidP="00471E84">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 xml:space="preserve">Valoare totală neeligibilă a proiectului, </w:t>
            </w:r>
            <w:proofErr w:type="spellStart"/>
            <w:r w:rsidRPr="00151E25">
              <w:rPr>
                <w:rFonts w:asciiTheme="minorHAnsi" w:hAnsiTheme="minorHAnsi" w:cstheme="minorHAnsi"/>
                <w:b/>
                <w:sz w:val="22"/>
                <w:szCs w:val="22"/>
              </w:rPr>
              <w:t>incl</w:t>
            </w:r>
            <w:proofErr w:type="spellEnd"/>
            <w:r w:rsidRPr="00151E25">
              <w:rPr>
                <w:rFonts w:asciiTheme="minorHAnsi" w:hAnsiTheme="minorHAnsi" w:cstheme="minorHAnsi"/>
                <w:b/>
                <w:sz w:val="22"/>
                <w:szCs w:val="22"/>
              </w:rPr>
              <w:t>. TVA neeligibil</w:t>
            </w:r>
            <w:r w:rsidRPr="00151E25">
              <w:rPr>
                <w:rStyle w:val="FootnoteReference"/>
                <w:rFonts w:asciiTheme="minorHAnsi" w:hAnsiTheme="minorHAnsi" w:cstheme="minorHAnsi"/>
                <w:sz w:val="22"/>
                <w:szCs w:val="22"/>
              </w:rPr>
              <w:footnoteReference w:id="1"/>
            </w:r>
          </w:p>
        </w:tc>
        <w:tc>
          <w:tcPr>
            <w:tcW w:w="738" w:type="pct"/>
          </w:tcPr>
          <w:p w14:paraId="31155204" w14:textId="77777777" w:rsidR="00AD3202" w:rsidRPr="00151E25" w:rsidRDefault="00AD3202" w:rsidP="00471E84">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Valoare totală a proiectului</w:t>
            </w:r>
          </w:p>
        </w:tc>
      </w:tr>
      <w:tr w:rsidR="00AD3202" w:rsidRPr="00151E25" w14:paraId="23CEAC72" w14:textId="77777777" w:rsidTr="00471E84">
        <w:trPr>
          <w:tblHeader/>
        </w:trPr>
        <w:tc>
          <w:tcPr>
            <w:tcW w:w="751" w:type="pct"/>
          </w:tcPr>
          <w:p w14:paraId="5FD92B82"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519" w:type="pct"/>
          </w:tcPr>
          <w:p w14:paraId="29670DCE"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622" w:type="pct"/>
          </w:tcPr>
          <w:p w14:paraId="71896575"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98" w:type="pct"/>
          </w:tcPr>
          <w:p w14:paraId="3F06409A"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380" w:type="pct"/>
          </w:tcPr>
          <w:p w14:paraId="6DE91A9A"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89" w:type="pct"/>
          </w:tcPr>
          <w:p w14:paraId="22AE6AC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291" w:type="pct"/>
          </w:tcPr>
          <w:p w14:paraId="184400D5"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712" w:type="pct"/>
          </w:tcPr>
          <w:p w14:paraId="03E0B45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738" w:type="pct"/>
          </w:tcPr>
          <w:p w14:paraId="5E74041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r>
      <w:tr w:rsidR="00AD3202" w:rsidRPr="00151E25" w14:paraId="72D83B99" w14:textId="77777777" w:rsidTr="00471E84">
        <w:trPr>
          <w:tblHeader/>
        </w:trPr>
        <w:tc>
          <w:tcPr>
            <w:tcW w:w="751" w:type="pct"/>
          </w:tcPr>
          <w:p w14:paraId="4ABA5812"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1 =2+ 3+4</w:t>
            </w:r>
          </w:p>
        </w:tc>
        <w:tc>
          <w:tcPr>
            <w:tcW w:w="519" w:type="pct"/>
          </w:tcPr>
          <w:p w14:paraId="69D18F64"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2</w:t>
            </w:r>
          </w:p>
        </w:tc>
        <w:tc>
          <w:tcPr>
            <w:tcW w:w="622" w:type="pct"/>
          </w:tcPr>
          <w:p w14:paraId="2776DBE7"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2</w:t>
            </w:r>
            <w:r w:rsidRPr="00151E25">
              <w:rPr>
                <w:rFonts w:asciiTheme="minorHAnsi" w:hAnsiTheme="minorHAnsi" w:cstheme="minorHAnsi"/>
                <w:i/>
                <w:sz w:val="22"/>
                <w:szCs w:val="22"/>
                <w:vertAlign w:val="superscript"/>
              </w:rPr>
              <w:t>1</w:t>
            </w:r>
          </w:p>
        </w:tc>
        <w:tc>
          <w:tcPr>
            <w:tcW w:w="498" w:type="pct"/>
          </w:tcPr>
          <w:p w14:paraId="15DEE7F7"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3</w:t>
            </w:r>
          </w:p>
        </w:tc>
        <w:tc>
          <w:tcPr>
            <w:tcW w:w="380" w:type="pct"/>
          </w:tcPr>
          <w:p w14:paraId="2375A74E"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3</w:t>
            </w:r>
            <w:r w:rsidRPr="00151E25">
              <w:rPr>
                <w:rFonts w:asciiTheme="minorHAnsi" w:hAnsiTheme="minorHAnsi" w:cstheme="minorHAnsi"/>
                <w:i/>
                <w:sz w:val="22"/>
                <w:szCs w:val="22"/>
                <w:vertAlign w:val="superscript"/>
              </w:rPr>
              <w:t>1</w:t>
            </w:r>
          </w:p>
        </w:tc>
        <w:tc>
          <w:tcPr>
            <w:tcW w:w="489" w:type="pct"/>
          </w:tcPr>
          <w:p w14:paraId="73A01421"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4</w:t>
            </w:r>
          </w:p>
        </w:tc>
        <w:tc>
          <w:tcPr>
            <w:tcW w:w="291" w:type="pct"/>
          </w:tcPr>
          <w:p w14:paraId="5F312A0D"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4</w:t>
            </w:r>
            <w:r w:rsidRPr="00151E25">
              <w:rPr>
                <w:rFonts w:asciiTheme="minorHAnsi" w:hAnsiTheme="minorHAnsi" w:cstheme="minorHAnsi"/>
                <w:i/>
                <w:sz w:val="22"/>
                <w:szCs w:val="22"/>
                <w:vertAlign w:val="superscript"/>
              </w:rPr>
              <w:t>1</w:t>
            </w:r>
          </w:p>
        </w:tc>
        <w:tc>
          <w:tcPr>
            <w:tcW w:w="712" w:type="pct"/>
          </w:tcPr>
          <w:p w14:paraId="7C271C7F"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5</w:t>
            </w:r>
          </w:p>
        </w:tc>
        <w:tc>
          <w:tcPr>
            <w:tcW w:w="738" w:type="pct"/>
          </w:tcPr>
          <w:p w14:paraId="037D23EF"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6=1+5</w:t>
            </w:r>
          </w:p>
        </w:tc>
      </w:tr>
      <w:tr w:rsidR="00AD3202" w:rsidRPr="00151E25" w14:paraId="10EC90F7" w14:textId="77777777" w:rsidTr="00471E84">
        <w:tc>
          <w:tcPr>
            <w:tcW w:w="751" w:type="pct"/>
          </w:tcPr>
          <w:p w14:paraId="6C734A20" w14:textId="77777777" w:rsidR="00AD3202" w:rsidRPr="00151E25" w:rsidRDefault="00AD3202" w:rsidP="00471E84">
            <w:pPr>
              <w:pStyle w:val="bullet"/>
              <w:spacing w:before="0" w:after="0"/>
              <w:rPr>
                <w:rFonts w:asciiTheme="minorHAnsi" w:hAnsiTheme="minorHAnsi" w:cstheme="minorHAnsi"/>
                <w:sz w:val="22"/>
                <w:szCs w:val="22"/>
              </w:rPr>
            </w:pPr>
          </w:p>
        </w:tc>
        <w:tc>
          <w:tcPr>
            <w:tcW w:w="519" w:type="pct"/>
          </w:tcPr>
          <w:p w14:paraId="1DEF9D0C" w14:textId="77777777" w:rsidR="00AD3202" w:rsidRPr="00151E25" w:rsidRDefault="00AD3202" w:rsidP="00471E84">
            <w:pPr>
              <w:pStyle w:val="bullet"/>
              <w:spacing w:before="0" w:after="0"/>
              <w:rPr>
                <w:rFonts w:asciiTheme="minorHAnsi" w:hAnsiTheme="minorHAnsi" w:cstheme="minorHAnsi"/>
                <w:sz w:val="22"/>
                <w:szCs w:val="22"/>
              </w:rPr>
            </w:pPr>
          </w:p>
        </w:tc>
        <w:tc>
          <w:tcPr>
            <w:tcW w:w="622" w:type="pct"/>
          </w:tcPr>
          <w:p w14:paraId="0C688CBC" w14:textId="77777777" w:rsidR="00AD3202" w:rsidRPr="00151E25" w:rsidRDefault="00AD3202" w:rsidP="00471E84">
            <w:pPr>
              <w:pStyle w:val="bullet"/>
              <w:spacing w:before="0" w:after="0"/>
              <w:rPr>
                <w:rFonts w:asciiTheme="minorHAnsi" w:hAnsiTheme="minorHAnsi" w:cstheme="minorHAnsi"/>
                <w:sz w:val="22"/>
                <w:szCs w:val="22"/>
              </w:rPr>
            </w:pPr>
          </w:p>
        </w:tc>
        <w:tc>
          <w:tcPr>
            <w:tcW w:w="498" w:type="pct"/>
          </w:tcPr>
          <w:p w14:paraId="21EBC4B1" w14:textId="77777777" w:rsidR="00AD3202" w:rsidRPr="00151E25" w:rsidRDefault="00AD3202" w:rsidP="00471E84">
            <w:pPr>
              <w:pStyle w:val="bullet"/>
              <w:spacing w:before="0" w:after="0"/>
              <w:rPr>
                <w:rFonts w:asciiTheme="minorHAnsi" w:hAnsiTheme="minorHAnsi" w:cstheme="minorHAnsi"/>
                <w:sz w:val="22"/>
                <w:szCs w:val="22"/>
              </w:rPr>
            </w:pPr>
          </w:p>
        </w:tc>
        <w:tc>
          <w:tcPr>
            <w:tcW w:w="380" w:type="pct"/>
          </w:tcPr>
          <w:p w14:paraId="6CE57D36" w14:textId="77777777" w:rsidR="00AD3202" w:rsidRPr="00151E25" w:rsidRDefault="00AD3202" w:rsidP="00471E84">
            <w:pPr>
              <w:pStyle w:val="bullet"/>
              <w:spacing w:before="0" w:after="0"/>
              <w:rPr>
                <w:rFonts w:asciiTheme="minorHAnsi" w:hAnsiTheme="minorHAnsi" w:cstheme="minorHAnsi"/>
                <w:sz w:val="22"/>
                <w:szCs w:val="22"/>
              </w:rPr>
            </w:pPr>
          </w:p>
        </w:tc>
        <w:tc>
          <w:tcPr>
            <w:tcW w:w="489" w:type="pct"/>
          </w:tcPr>
          <w:p w14:paraId="3B016253" w14:textId="77777777" w:rsidR="00AD3202" w:rsidRPr="00151E25" w:rsidRDefault="00AD3202" w:rsidP="00471E84">
            <w:pPr>
              <w:pStyle w:val="bullet"/>
              <w:spacing w:before="0" w:after="0"/>
              <w:rPr>
                <w:rFonts w:asciiTheme="minorHAnsi" w:hAnsiTheme="minorHAnsi" w:cstheme="minorHAnsi"/>
                <w:sz w:val="22"/>
                <w:szCs w:val="22"/>
              </w:rPr>
            </w:pPr>
          </w:p>
        </w:tc>
        <w:tc>
          <w:tcPr>
            <w:tcW w:w="291" w:type="pct"/>
          </w:tcPr>
          <w:p w14:paraId="3F25DE99" w14:textId="77777777" w:rsidR="00AD3202" w:rsidRPr="00151E25" w:rsidRDefault="00AD3202" w:rsidP="00471E84">
            <w:pPr>
              <w:pStyle w:val="bullet"/>
              <w:spacing w:before="0" w:after="0"/>
              <w:rPr>
                <w:rFonts w:asciiTheme="minorHAnsi" w:hAnsiTheme="minorHAnsi" w:cstheme="minorHAnsi"/>
                <w:sz w:val="22"/>
                <w:szCs w:val="22"/>
              </w:rPr>
            </w:pPr>
          </w:p>
        </w:tc>
        <w:tc>
          <w:tcPr>
            <w:tcW w:w="712" w:type="pct"/>
          </w:tcPr>
          <w:p w14:paraId="2AD96242" w14:textId="77777777" w:rsidR="00AD3202" w:rsidRPr="00151E25" w:rsidRDefault="00AD3202" w:rsidP="00471E84">
            <w:pPr>
              <w:pStyle w:val="bullet"/>
              <w:spacing w:before="0" w:after="0"/>
              <w:rPr>
                <w:rFonts w:asciiTheme="minorHAnsi" w:hAnsiTheme="minorHAnsi" w:cstheme="minorHAnsi"/>
                <w:sz w:val="22"/>
                <w:szCs w:val="22"/>
              </w:rPr>
            </w:pPr>
          </w:p>
        </w:tc>
        <w:tc>
          <w:tcPr>
            <w:tcW w:w="738" w:type="pct"/>
          </w:tcPr>
          <w:p w14:paraId="709B4D2C" w14:textId="77777777" w:rsidR="00AD3202" w:rsidRPr="00151E25" w:rsidRDefault="00AD3202" w:rsidP="00471E84">
            <w:pPr>
              <w:pStyle w:val="bullet"/>
              <w:spacing w:before="0" w:after="0"/>
              <w:rPr>
                <w:rFonts w:asciiTheme="minorHAnsi" w:hAnsiTheme="minorHAnsi" w:cstheme="minorHAnsi"/>
                <w:sz w:val="22"/>
                <w:szCs w:val="22"/>
              </w:rPr>
            </w:pPr>
          </w:p>
        </w:tc>
      </w:tr>
    </w:tbl>
    <w:p w14:paraId="5E82107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3EBFBDE4"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sz w:val="22"/>
          <w:szCs w:val="22"/>
          <w:lang w:val="it-IT"/>
        </w:rPr>
      </w:pPr>
      <w:r w:rsidRPr="00151E25">
        <w:rPr>
          <w:rFonts w:asciiTheme="minorHAnsi" w:hAnsiTheme="minorHAnsi" w:cstheme="minorHAnsi"/>
          <w:i/>
          <w:iCs/>
          <w:sz w:val="22"/>
          <w:szCs w:val="22"/>
        </w:rPr>
        <w:t>Pentru proiectele implementate în parteneriat se va adăuga paragraful următor</w:t>
      </w:r>
      <w:r w:rsidRPr="00151E25">
        <w:rPr>
          <w:rFonts w:asciiTheme="minorHAnsi" w:hAnsiTheme="minorHAnsi" w:cstheme="minorHAnsi"/>
          <w:i/>
          <w:iCs/>
          <w:sz w:val="22"/>
          <w:szCs w:val="22"/>
          <w:lang w:val="it-IT"/>
        </w:rPr>
        <w:t>:</w:t>
      </w:r>
    </w:p>
    <w:p w14:paraId="5CE4A0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49FEA0C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tbl>
      <w:tblPr>
        <w:tblStyle w:val="TableGrid"/>
        <w:tblW w:w="5186" w:type="pct"/>
        <w:tblLayout w:type="fixed"/>
        <w:tblLook w:val="04A0" w:firstRow="1" w:lastRow="0" w:firstColumn="1" w:lastColumn="0" w:noHBand="0" w:noVBand="1"/>
      </w:tblPr>
      <w:tblGrid>
        <w:gridCol w:w="1634"/>
        <w:gridCol w:w="1364"/>
        <w:gridCol w:w="800"/>
        <w:gridCol w:w="1118"/>
        <w:gridCol w:w="606"/>
        <w:gridCol w:w="881"/>
        <w:gridCol w:w="495"/>
        <w:gridCol w:w="699"/>
        <w:gridCol w:w="1194"/>
        <w:gridCol w:w="1107"/>
      </w:tblGrid>
      <w:tr w:rsidR="00AD3202" w:rsidRPr="00151E25" w14:paraId="4A87E05A" w14:textId="77777777" w:rsidTr="00471E84">
        <w:trPr>
          <w:trHeight w:val="1019"/>
          <w:tblHeader/>
        </w:trPr>
        <w:tc>
          <w:tcPr>
            <w:tcW w:w="826" w:type="pct"/>
            <w:vMerge w:val="restart"/>
          </w:tcPr>
          <w:p w14:paraId="486AD5B9"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Organizația </w:t>
            </w:r>
          </w:p>
        </w:tc>
        <w:tc>
          <w:tcPr>
            <w:tcW w:w="689" w:type="pct"/>
          </w:tcPr>
          <w:p w14:paraId="4595F578"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totală eligibilă a proiectului, </w:t>
            </w:r>
            <w:proofErr w:type="spellStart"/>
            <w:r w:rsidRPr="00151E25">
              <w:rPr>
                <w:rFonts w:asciiTheme="minorHAnsi" w:eastAsia="Times New Roman" w:hAnsiTheme="minorHAnsi" w:cstheme="minorHAnsi"/>
                <w:b/>
                <w:i/>
                <w:sz w:val="22"/>
                <w:szCs w:val="22"/>
              </w:rPr>
              <w:t>incl</w:t>
            </w:r>
            <w:proofErr w:type="spellEnd"/>
            <w:r w:rsidRPr="00151E25">
              <w:rPr>
                <w:rFonts w:asciiTheme="minorHAnsi" w:eastAsia="Times New Roman" w:hAnsiTheme="minorHAnsi" w:cstheme="minorHAnsi"/>
                <w:b/>
                <w:i/>
                <w:sz w:val="22"/>
                <w:szCs w:val="22"/>
              </w:rPr>
              <w:t>. TVA eligibil</w:t>
            </w:r>
          </w:p>
        </w:tc>
        <w:tc>
          <w:tcPr>
            <w:tcW w:w="969" w:type="pct"/>
            <w:gridSpan w:val="2"/>
          </w:tcPr>
          <w:p w14:paraId="24F6DF93"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 eligibilă nerambursabilă din partea fondurilor (FEDR/FSE+/FC/FTJ)</w:t>
            </w:r>
          </w:p>
        </w:tc>
        <w:tc>
          <w:tcPr>
            <w:tcW w:w="751" w:type="pct"/>
            <w:gridSpan w:val="2"/>
          </w:tcPr>
          <w:p w14:paraId="2DEBE238"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Valoarea eligibilă nerambursabilă  din bugetul național</w:t>
            </w:r>
          </w:p>
        </w:tc>
        <w:tc>
          <w:tcPr>
            <w:tcW w:w="603" w:type="pct"/>
            <w:gridSpan w:val="2"/>
          </w:tcPr>
          <w:p w14:paraId="4D5253B0"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cofinanțare eligibilă  beneficiar </w:t>
            </w:r>
          </w:p>
        </w:tc>
        <w:tc>
          <w:tcPr>
            <w:tcW w:w="603" w:type="pct"/>
          </w:tcPr>
          <w:p w14:paraId="6A615C81"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Valoare totală neeligibilă a proiectului, </w:t>
            </w:r>
            <w:proofErr w:type="spellStart"/>
            <w:r w:rsidRPr="00151E25">
              <w:rPr>
                <w:rFonts w:asciiTheme="minorHAnsi" w:eastAsia="Times New Roman" w:hAnsiTheme="minorHAnsi" w:cstheme="minorHAnsi"/>
                <w:b/>
                <w:sz w:val="22"/>
                <w:szCs w:val="22"/>
              </w:rPr>
              <w:t>incl</w:t>
            </w:r>
            <w:proofErr w:type="spellEnd"/>
            <w:r w:rsidRPr="00151E25">
              <w:rPr>
                <w:rFonts w:asciiTheme="minorHAnsi" w:eastAsia="Times New Roman" w:hAnsiTheme="minorHAnsi" w:cstheme="minorHAnsi"/>
                <w:b/>
                <w:sz w:val="22"/>
                <w:szCs w:val="22"/>
              </w:rPr>
              <w:t>. TVA neeligibil</w:t>
            </w:r>
          </w:p>
        </w:tc>
        <w:tc>
          <w:tcPr>
            <w:tcW w:w="560" w:type="pct"/>
          </w:tcPr>
          <w:p w14:paraId="3426AB56"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Valoare totală  a proiectului</w:t>
            </w:r>
          </w:p>
        </w:tc>
      </w:tr>
      <w:tr w:rsidR="00AD3202" w:rsidRPr="00151E25" w14:paraId="7213B4C4" w14:textId="77777777" w:rsidTr="00471E84">
        <w:tc>
          <w:tcPr>
            <w:tcW w:w="826" w:type="pct"/>
            <w:vMerge/>
          </w:tcPr>
          <w:p w14:paraId="59B6BBEE" w14:textId="77777777" w:rsidR="00AD3202" w:rsidRPr="00151E25" w:rsidRDefault="00AD3202" w:rsidP="00471E84">
            <w:pPr>
              <w:jc w:val="both"/>
              <w:rPr>
                <w:rFonts w:asciiTheme="minorHAnsi" w:eastAsia="Times New Roman" w:hAnsiTheme="minorHAnsi" w:cstheme="minorHAnsi"/>
                <w:i/>
                <w:sz w:val="22"/>
                <w:szCs w:val="22"/>
              </w:rPr>
            </w:pPr>
          </w:p>
        </w:tc>
        <w:tc>
          <w:tcPr>
            <w:tcW w:w="689" w:type="pct"/>
          </w:tcPr>
          <w:p w14:paraId="52546E2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04" w:type="pct"/>
          </w:tcPr>
          <w:p w14:paraId="0C11CB92"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5" w:type="pct"/>
          </w:tcPr>
          <w:p w14:paraId="21BB62E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306" w:type="pct"/>
          </w:tcPr>
          <w:p w14:paraId="2CCD061D"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44" w:type="pct"/>
          </w:tcPr>
          <w:p w14:paraId="50705F1A"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250" w:type="pct"/>
          </w:tcPr>
          <w:p w14:paraId="01FD36C0" w14:textId="77777777" w:rsidR="00AD3202" w:rsidRPr="00151E25" w:rsidRDefault="00AD3202" w:rsidP="00471E84">
            <w:pPr>
              <w:ind w:right="-110"/>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353" w:type="pct"/>
          </w:tcPr>
          <w:p w14:paraId="6A2A101B"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603" w:type="pct"/>
          </w:tcPr>
          <w:p w14:paraId="6AB8CA07"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0" w:type="pct"/>
          </w:tcPr>
          <w:p w14:paraId="4E2B66CD"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r>
      <w:tr w:rsidR="00AD3202" w:rsidRPr="00151E25" w14:paraId="535298CD" w14:textId="77777777" w:rsidTr="00471E84">
        <w:tc>
          <w:tcPr>
            <w:tcW w:w="826" w:type="pct"/>
          </w:tcPr>
          <w:p w14:paraId="790AAB6D" w14:textId="77777777" w:rsidR="00AD3202" w:rsidRPr="00151E25" w:rsidRDefault="00AD3202" w:rsidP="00471E84">
            <w:pPr>
              <w:jc w:val="both"/>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0</w:t>
            </w:r>
          </w:p>
        </w:tc>
        <w:tc>
          <w:tcPr>
            <w:tcW w:w="689" w:type="pct"/>
          </w:tcPr>
          <w:p w14:paraId="295F67EA"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1 =2+ 3+4</w:t>
            </w:r>
          </w:p>
        </w:tc>
        <w:tc>
          <w:tcPr>
            <w:tcW w:w="404" w:type="pct"/>
          </w:tcPr>
          <w:p w14:paraId="4C224477"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2</w:t>
            </w:r>
          </w:p>
        </w:tc>
        <w:tc>
          <w:tcPr>
            <w:tcW w:w="565" w:type="pct"/>
          </w:tcPr>
          <w:p w14:paraId="59A95582"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2</w:t>
            </w:r>
            <w:r w:rsidRPr="00151E25">
              <w:rPr>
                <w:rFonts w:asciiTheme="minorHAnsi" w:eastAsia="Times New Roman" w:hAnsiTheme="minorHAnsi" w:cstheme="minorHAnsi"/>
                <w:i/>
                <w:sz w:val="22"/>
                <w:szCs w:val="22"/>
                <w:vertAlign w:val="superscript"/>
              </w:rPr>
              <w:t>1</w:t>
            </w:r>
          </w:p>
        </w:tc>
        <w:tc>
          <w:tcPr>
            <w:tcW w:w="306" w:type="pct"/>
          </w:tcPr>
          <w:p w14:paraId="5042329E"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3</w:t>
            </w:r>
          </w:p>
        </w:tc>
        <w:tc>
          <w:tcPr>
            <w:tcW w:w="444" w:type="pct"/>
          </w:tcPr>
          <w:p w14:paraId="169CC1CD"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3</w:t>
            </w:r>
            <w:r w:rsidRPr="00151E25">
              <w:rPr>
                <w:rFonts w:asciiTheme="minorHAnsi" w:eastAsia="Times New Roman" w:hAnsiTheme="minorHAnsi" w:cstheme="minorHAnsi"/>
                <w:i/>
                <w:sz w:val="22"/>
                <w:szCs w:val="22"/>
                <w:vertAlign w:val="superscript"/>
              </w:rPr>
              <w:t>1</w:t>
            </w:r>
          </w:p>
        </w:tc>
        <w:tc>
          <w:tcPr>
            <w:tcW w:w="250" w:type="pct"/>
          </w:tcPr>
          <w:p w14:paraId="16C3864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4</w:t>
            </w:r>
          </w:p>
        </w:tc>
        <w:tc>
          <w:tcPr>
            <w:tcW w:w="353" w:type="pct"/>
          </w:tcPr>
          <w:p w14:paraId="6602289A"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4</w:t>
            </w:r>
            <w:r w:rsidRPr="00151E25">
              <w:rPr>
                <w:rFonts w:asciiTheme="minorHAnsi" w:eastAsia="Times New Roman" w:hAnsiTheme="minorHAnsi" w:cstheme="minorHAnsi"/>
                <w:i/>
                <w:sz w:val="22"/>
                <w:szCs w:val="22"/>
                <w:vertAlign w:val="superscript"/>
              </w:rPr>
              <w:t>1</w:t>
            </w:r>
          </w:p>
        </w:tc>
        <w:tc>
          <w:tcPr>
            <w:tcW w:w="603" w:type="pct"/>
          </w:tcPr>
          <w:p w14:paraId="7BDC9699"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5</w:t>
            </w:r>
          </w:p>
        </w:tc>
        <w:tc>
          <w:tcPr>
            <w:tcW w:w="560" w:type="pct"/>
          </w:tcPr>
          <w:p w14:paraId="588A790C"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6=1+5</w:t>
            </w:r>
          </w:p>
        </w:tc>
      </w:tr>
      <w:tr w:rsidR="00AD3202" w:rsidRPr="00151E25" w14:paraId="2200B092" w14:textId="77777777" w:rsidTr="00471E84">
        <w:tc>
          <w:tcPr>
            <w:tcW w:w="826" w:type="pct"/>
          </w:tcPr>
          <w:p w14:paraId="22BCC957"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Lider de parteneriat</w:t>
            </w:r>
          </w:p>
        </w:tc>
        <w:tc>
          <w:tcPr>
            <w:tcW w:w="689" w:type="pct"/>
          </w:tcPr>
          <w:p w14:paraId="3F84D26A"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6589151B"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56FB9C87"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0DB0BA37"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4FE49B48"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1026080E"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1E0FADF8"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5A91D55D"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27B33B8F"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71992DF3" w14:textId="77777777" w:rsidTr="00471E84">
        <w:tc>
          <w:tcPr>
            <w:tcW w:w="826" w:type="pct"/>
          </w:tcPr>
          <w:p w14:paraId="0F829FCB"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Partener 1, dacă este cazul</w:t>
            </w:r>
          </w:p>
        </w:tc>
        <w:tc>
          <w:tcPr>
            <w:tcW w:w="689" w:type="pct"/>
          </w:tcPr>
          <w:p w14:paraId="2138DE8D"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1DBE9CB8"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348EFBFC"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6C65D4C7"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19A0B528"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45527182"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06D967FD"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5D770DA1"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3B52C696"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27712F3A" w14:textId="77777777" w:rsidTr="00471E84">
        <w:tc>
          <w:tcPr>
            <w:tcW w:w="826" w:type="pct"/>
          </w:tcPr>
          <w:p w14:paraId="1C84ABBB"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Partener n, dacă este cazul </w:t>
            </w:r>
          </w:p>
        </w:tc>
        <w:tc>
          <w:tcPr>
            <w:tcW w:w="689" w:type="pct"/>
          </w:tcPr>
          <w:p w14:paraId="28BCE081"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70FD77D9"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46EBA882"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59AC53A0"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4310F725"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7CE60DFF"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20B3DB63"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2EF4203C"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66856B45"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2DB1BEE8" w14:textId="77777777" w:rsidTr="00471E84">
        <w:tc>
          <w:tcPr>
            <w:tcW w:w="826" w:type="pct"/>
          </w:tcPr>
          <w:p w14:paraId="3C2D92E5"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TOTAL </w:t>
            </w:r>
          </w:p>
        </w:tc>
        <w:tc>
          <w:tcPr>
            <w:tcW w:w="689" w:type="pct"/>
          </w:tcPr>
          <w:p w14:paraId="3B693854"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4EA2BFE3"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54A84B58"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575F4DAD"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7E33D676"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25B76D4C"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08E8BCFA"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63A6776B"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04403158" w14:textId="77777777" w:rsidR="00AD3202" w:rsidRPr="00151E25" w:rsidRDefault="00AD3202" w:rsidP="00471E84">
            <w:pPr>
              <w:jc w:val="both"/>
              <w:rPr>
                <w:rFonts w:asciiTheme="minorHAnsi" w:eastAsia="Times New Roman" w:hAnsiTheme="minorHAnsi" w:cstheme="minorHAnsi"/>
                <w:sz w:val="22"/>
                <w:szCs w:val="22"/>
              </w:rPr>
            </w:pPr>
          </w:p>
        </w:tc>
      </w:tr>
    </w:tbl>
    <w:p w14:paraId="16F59E2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67C0154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AM acordă o finanțare nerambursabilă în sumă maximă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(valoarea în litere), echivalentă cu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 din valoarea totală eligibilă aprobată.</w:t>
      </w:r>
    </w:p>
    <w:p w14:paraId="4EFD34F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62E597F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Finanțarea va fi acordată, în baza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/rambursare/plată, elaborate și transmise prin sistemul MySMIS2021 în conformitate cu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 a cheltuielilor (anexa nr. 3 la prezentul contract de finanțare), încărcat și actualizat de Beneficiar în sistemul MySMIS2021.</w:t>
      </w:r>
    </w:p>
    <w:p w14:paraId="1D04777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w:t>
      </w:r>
      <w:proofErr w:type="spellStart"/>
      <w:r w:rsidRPr="00151E25">
        <w:rPr>
          <w:rFonts w:asciiTheme="minorHAnsi" w:hAnsiTheme="minorHAnsi" w:cstheme="minorHAnsi"/>
          <w:sz w:val="22"/>
          <w:szCs w:val="22"/>
        </w:rPr>
        <w:t>subactivităţi</w:t>
      </w:r>
      <w:proofErr w:type="spellEnd"/>
      <w:r w:rsidRPr="00151E25">
        <w:rPr>
          <w:rFonts w:asciiTheme="minorHAnsi" w:hAnsiTheme="minorHAnsi" w:cstheme="minorHAnsi"/>
          <w:sz w:val="22"/>
          <w:szCs w:val="22"/>
        </w:rPr>
        <w:t xml:space="preserve"> din cererea de finanțare, după caz.</w:t>
      </w:r>
    </w:p>
    <w:p w14:paraId="4F68C13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4</w:t>
      </w:r>
    </w:p>
    <w:p w14:paraId="00C832E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Eligibilitatea cheltuielilor</w:t>
      </w:r>
    </w:p>
    <w:p w14:paraId="1B562B1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Cheltuielile angajate și plătite pe durata de implementare a proiectului sunt eligibile dacă sunt realizate în condițiile stabilite de prezentul contract și cu respectarea:</w:t>
      </w:r>
    </w:p>
    <w:p w14:paraId="53C054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legislației naționale și europene aplicabile;</w:t>
      </w:r>
    </w:p>
    <w:p w14:paraId="146705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Ghidului solicitantului;</w:t>
      </w:r>
    </w:p>
    <w:p w14:paraId="4F42742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p>
    <w:p w14:paraId="436F8DB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99D1F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0BC64A5B"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511F2AD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5</w:t>
      </w:r>
    </w:p>
    <w:p w14:paraId="33BAA91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Mecanismul </w:t>
      </w:r>
      <w:proofErr w:type="spellStart"/>
      <w:r w:rsidRPr="00151E25">
        <w:rPr>
          <w:rFonts w:asciiTheme="minorHAnsi" w:hAnsiTheme="minorHAnsi" w:cstheme="minorHAnsi"/>
          <w:b/>
          <w:bCs/>
          <w:sz w:val="22"/>
          <w:szCs w:val="22"/>
        </w:rPr>
        <w:t>prefinanţării</w:t>
      </w:r>
      <w:proofErr w:type="spellEnd"/>
    </w:p>
    <w:p w14:paraId="1AF6637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Beneficiarul are dreptul de a primi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în condițiile legale aplicabile, cu respectarea și în conformitate cu prevederile prezentului contract de finanțare.</w:t>
      </w:r>
    </w:p>
    <w:p w14:paraId="7952092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w:t>
      </w:r>
      <w:proofErr w:type="spellStart"/>
      <w:r w:rsidRPr="00151E25">
        <w:rPr>
          <w:rFonts w:asciiTheme="minorHAnsi" w:hAnsiTheme="minorHAnsi" w:cstheme="minorHAnsi"/>
          <w:sz w:val="22"/>
          <w:szCs w:val="22"/>
        </w:rPr>
        <w:t>Prefinanţarea</w:t>
      </w:r>
      <w:proofErr w:type="spellEnd"/>
      <w:r w:rsidRPr="00151E25">
        <w:rPr>
          <w:rFonts w:asciiTheme="minorHAnsi" w:hAnsiTheme="minorHAnsi" w:cstheme="minorHAnsi"/>
          <w:sz w:val="22"/>
          <w:szCs w:val="22"/>
        </w:rPr>
        <w:t xml:space="preserve"> se justifică în termenele și condițiile prevăzute la art. 19 din Ordonanța de urgență a Guvernului nr. 133/2021 și ale prezentului contract de finanțare.</w:t>
      </w:r>
    </w:p>
    <w:p w14:paraId="5B36A10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Recuperarea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xml:space="preserve"> se realizează în conformitate cu prevederile art. 20 din Ordonanța de urgență a Guvernului nr. 133/2021 și ale prezentului contract de finanțare.</w:t>
      </w:r>
    </w:p>
    <w:p w14:paraId="59CC13F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526815D"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6</w:t>
      </w:r>
    </w:p>
    <w:p w14:paraId="313D7AB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Rambursarea/Plata cheltuielilor</w:t>
      </w:r>
    </w:p>
    <w:p w14:paraId="1E99A59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Rambursarea sau plata se va realiza de către AM în conformitate cu prevederile legale, pe baza cererilor de rambursare/plată transmise AM de Beneficiar și în condițiile specificate în prezentul contract de finanțare.</w:t>
      </w:r>
    </w:p>
    <w:p w14:paraId="07721C9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3FBEE5E8" w14:textId="3DC95177" w:rsidR="00AD3202" w:rsidRDefault="00AD3202" w:rsidP="00AD3202">
      <w:pPr>
        <w:pStyle w:val="NormalWeb"/>
        <w:spacing w:before="0" w:beforeAutospacing="0" w:after="240" w:afterAutospacing="0"/>
        <w:jc w:val="both"/>
        <w:rPr>
          <w:rFonts w:asciiTheme="minorHAnsi" w:hAnsiTheme="minorHAnsi" w:cstheme="minorHAnsi"/>
          <w:color w:val="0000FF"/>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r w:rsidRPr="00151E25">
        <w:rPr>
          <w:rFonts w:asciiTheme="minorHAnsi" w:hAnsiTheme="minorHAnsi" w:cstheme="minorHAnsi"/>
          <w:color w:val="0000FF"/>
          <w:sz w:val="22"/>
          <w:szCs w:val="22"/>
        </w:rPr>
        <w:t> </w:t>
      </w:r>
    </w:p>
    <w:p w14:paraId="6F47055D" w14:textId="19774920" w:rsidR="00AD3202" w:rsidRDefault="00AD3202" w:rsidP="00AD3202">
      <w:pPr>
        <w:pStyle w:val="NormalWeb"/>
        <w:spacing w:before="0" w:beforeAutospacing="0" w:after="240" w:afterAutospacing="0"/>
        <w:jc w:val="both"/>
        <w:rPr>
          <w:rFonts w:asciiTheme="minorHAnsi" w:hAnsiTheme="minorHAnsi" w:cstheme="minorHAnsi"/>
          <w:color w:val="0000FF"/>
          <w:sz w:val="22"/>
          <w:szCs w:val="22"/>
        </w:rPr>
      </w:pPr>
    </w:p>
    <w:p w14:paraId="103D1BA2" w14:textId="77777777" w:rsidR="00AD3202" w:rsidRPr="00A77CED" w:rsidRDefault="00AD3202" w:rsidP="00AD3202">
      <w:pPr>
        <w:pStyle w:val="NormalWeb"/>
        <w:spacing w:before="0" w:beforeAutospacing="0" w:after="240" w:afterAutospacing="0"/>
        <w:jc w:val="both"/>
        <w:rPr>
          <w:rFonts w:asciiTheme="minorHAnsi" w:hAnsiTheme="minorHAnsi" w:cstheme="minorHAnsi"/>
          <w:sz w:val="22"/>
          <w:szCs w:val="22"/>
        </w:rPr>
      </w:pPr>
    </w:p>
    <w:p w14:paraId="1986B918"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7</w:t>
      </w:r>
    </w:p>
    <w:p w14:paraId="60778FF4" w14:textId="77777777" w:rsidR="00AD3202"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Drepturile și obligațiile Beneficiarului </w:t>
      </w:r>
    </w:p>
    <w:p w14:paraId="65DA735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 Beneficiarul are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088863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7361898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7FE5A2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 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278CC4D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5E6924A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02AF263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145A74E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6D44C3F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021E2A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5A61A46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6EEE04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3C2038C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3B2E1FC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7384E8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4CCD22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(16) Beneficiarul are obligația întocmirii și transmiterii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și de a pune la dispoziția AM documentele justificative ce însoțesc cererea de rambursare/plată/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spre a fi verificate de către AM în vederea efectuării rambursării/plății.</w:t>
      </w:r>
    </w:p>
    <w:p w14:paraId="74BDF64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(17) Beneficiarul are obligația respectării termenelor de transmitere a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în condițiile prezentului contract de finanțare și ale legislației aplicabile.</w:t>
      </w:r>
    </w:p>
    <w:p w14:paraId="369EFFA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(18) Beneficiarul are obligația și responsabilitatea întocmirii și transmiterii rapoartelor de progres și a documentelor justificative care le însoțesc, în termenul prevăzut la art. 13 alin. (4).</w:t>
      </w:r>
    </w:p>
    <w:p w14:paraId="0CC18F8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78AC88F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(20) Beneficiarul are obligația să asigure resursele necesare desfășurării activităților proiectului, conform cererii de finanțare, în termenele stabilite prin prezentul contract de finanțare.</w:t>
      </w:r>
    </w:p>
    <w:p w14:paraId="0E0FFBF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1641490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619AA0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04029EE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(24) Beneficiarul își asumă integral răspunderea pentru prejudiciile cauzate terților din culpa sa, pe durata contractului. AM va fi degrevată de orice responsabilitate pentru prejudiciile cauzate terților de  către </w:t>
      </w:r>
      <w:r w:rsidRPr="00151E25">
        <w:rPr>
          <w:rFonts w:asciiTheme="minorHAnsi" w:hAnsiTheme="minorHAnsi" w:cstheme="minorHAnsi"/>
          <w:sz w:val="22"/>
          <w:szCs w:val="22"/>
        </w:rPr>
        <w:lastRenderedPageBreak/>
        <w:t>Beneficiar, ca urmare a executării prezentului contract de finanțare, cu excepția celor care pot fi direct imputabile acesteia.</w:t>
      </w:r>
    </w:p>
    <w:p w14:paraId="7395D93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56BB8E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7462AE6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08CAAF3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62B1ABF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551F501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2D514E8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233DD9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(32) În cazul nerespectării prevederilor alin. (27), (29) și (31), Beneficiarul este obligat să restituie finanțarea nerambursabilă plătită pentru activele respective, inclusiv dobânzile/ penalizările aferente.</w:t>
      </w:r>
    </w:p>
    <w:p w14:paraId="16D18C8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(33) Beneficiarul are obligația de a pune în aplicare toate instrucțiunile emise de AM în legătură cu obiectul contractului de finanțare la termenele și în condițiile stabilite prin acestea.</w:t>
      </w:r>
    </w:p>
    <w:p w14:paraId="0009485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(34) Beneficiarul are obligația de a asigura corespondența, precum și prezentarea documentelor în legătură cu implementarea/monitorizarea/cererile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plată/cererile de rambursare, precum și orice alte categorii de documente prin sistemul informatic MySMIS2021.</w:t>
      </w:r>
    </w:p>
    <w:p w14:paraId="7F2868D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4C4B3EB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(36) Beneficiarul are obligația de a asigura furnizarea către AM a următoarelor categorii de date</w:t>
      </w:r>
      <w:r w:rsidRPr="00151E25">
        <w:rPr>
          <w:rStyle w:val="FootnoteReference"/>
          <w:rFonts w:asciiTheme="minorHAnsi" w:hAnsiTheme="minorHAnsi" w:cstheme="minorHAnsi"/>
          <w:sz w:val="22"/>
          <w:szCs w:val="22"/>
        </w:rPr>
        <w:footnoteReference w:id="2"/>
      </w:r>
      <w:r w:rsidRPr="00151E25">
        <w:rPr>
          <w:rFonts w:asciiTheme="minorHAnsi" w:hAnsiTheme="minorHAnsi" w:cstheme="minorHAnsi"/>
          <w:sz w:val="22"/>
          <w:szCs w:val="22"/>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7DB22A6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(37) Beneficiarul are obligația de a notifica AM cu privire la starea de insolvență/faliment/încadrarea întreprinderii ca „întreprindere în dificultate“ și altele asemenea, în termen de 5 zile lucrătoare.</w:t>
      </w:r>
    </w:p>
    <w:p w14:paraId="3712950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(38) Beneficiarul are obligația să se asigure că este respectat principiul „de a nu prejudicia în mod semnificativ“ („do </w:t>
      </w:r>
      <w:proofErr w:type="spellStart"/>
      <w:r w:rsidRPr="00151E25">
        <w:rPr>
          <w:rFonts w:asciiTheme="minorHAnsi" w:hAnsiTheme="minorHAnsi" w:cstheme="minorHAnsi"/>
          <w:sz w:val="22"/>
          <w:szCs w:val="22"/>
        </w:rPr>
        <w:t>not</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significantly</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harm</w:t>
      </w:r>
      <w:proofErr w:type="spellEnd"/>
      <w:r w:rsidRPr="00151E25">
        <w:rPr>
          <w:rFonts w:asciiTheme="minorHAnsi" w:hAnsiTheme="minorHAnsi" w:cstheme="minorHAnsi"/>
          <w:sz w:val="22"/>
          <w:szCs w:val="22"/>
        </w:rPr>
        <w:t>“) pe tot parcursul implementării proiectului, inclusiv prin includerea de cerințe specifice în documentațiile și contractele de achiziții, acolo unde este cazul.</w:t>
      </w:r>
    </w:p>
    <w:p w14:paraId="5EEC0A1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(39) Beneficiarul are responsabilitatea de a se asigura că nu solicită la decontare aceleași costuri incluse în cadrul proiectului din mai multe surse de finanțare publice naționale sau europene.</w:t>
      </w:r>
    </w:p>
    <w:p w14:paraId="204B879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C9E96E3"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Pentru proiectele de infrastructură/obiective de investiții și/sau care presupun execuția de lucrări</w:t>
      </w:r>
    </w:p>
    <w:p w14:paraId="3B0F37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p>
    <w:p w14:paraId="51DD0CF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(40) Beneficiarul are obligația de a se asigura că la emiterea ordinului de începere a execuției lucrărilor sunt îndeplinite toate condițiile legale pentru executarea acestora.</w:t>
      </w:r>
    </w:p>
    <w:p w14:paraId="28482B5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73B4666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6AC857A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(43) În situația în care au fost încheiate contracte de achiziție, la data semnării contractului de finanțare, Beneficiarul încheie acte adiționale la contractele de achiziție pentru a asigura aplicarea prevederii alin. (42).</w:t>
      </w:r>
    </w:p>
    <w:p w14:paraId="22D869C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635EE0B7"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8</w:t>
      </w:r>
    </w:p>
    <w:p w14:paraId="49DFBC2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Drepturile și obligațiile AM</w:t>
      </w:r>
    </w:p>
    <w:p w14:paraId="2740E3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7F710B7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2ED0B6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17EAE6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are obligația de a procesa 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cererile de rambursare și cererile de plată în conformitate cu legislația națională aplicabilă și cu prevederile prezentului contract de finanțare.</w:t>
      </w:r>
    </w:p>
    <w:p w14:paraId="298A14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AM are obligația de a efectua transferul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în condițiile prevăzute de legislația aplicabilă și cu respectarea prevederilor prezentului contract de finanțare.</w:t>
      </w:r>
    </w:p>
    <w:p w14:paraId="3143BD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AM are obligația de a efectua rambursarea sau plata cheltuielilor în condițiile prevăzute de legislația aplicabilă și cu respectarea prevederilor prezentului contract de finanțare.</w:t>
      </w:r>
    </w:p>
    <w:p w14:paraId="0EBA00F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10C39C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AM are dreptul de a verifica legalitatea și realitatea tuturor activităților și cheltuielilor aferente implementării proiectului care fac obiectul prezentului contract de finanțare.</w:t>
      </w:r>
    </w:p>
    <w:p w14:paraId="3B58EBF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5D61456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77B0AF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 de plată/cereri de rambursare/ verificare achiziții/control.</w:t>
      </w:r>
    </w:p>
    <w:p w14:paraId="5047B49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(12) AM are obligația de a informa Beneficiarul asupra rezultatelor aferente fiecărei etape a procesului de verificare și autorizare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/cererilor de rambursare/cererilor de plată, precum și rapoartelor de progres/rapoartelor de vizită la fața locului.</w:t>
      </w:r>
    </w:p>
    <w:p w14:paraId="69E872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157BA54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4381810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5A3F74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4F75BFAD" w14:textId="77777777" w:rsidR="00AD3202"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AM va informa despre data închiderii oficiale/parțiale a Programului prin intermediul mijloacelor publice de informare.</w:t>
      </w:r>
    </w:p>
    <w:p w14:paraId="73473B4B" w14:textId="77777777" w:rsidR="00AD3202" w:rsidRPr="009145DA" w:rsidRDefault="00AD3202" w:rsidP="00AD3202">
      <w:pPr>
        <w:pStyle w:val="NormalWeb"/>
        <w:spacing w:before="0" w:beforeAutospacing="0" w:after="0" w:afterAutospacing="0"/>
        <w:ind w:firstLine="426"/>
        <w:jc w:val="both"/>
        <w:rPr>
          <w:rFonts w:asciiTheme="minorHAnsi" w:hAnsiTheme="minorHAnsi" w:cstheme="minorHAnsi"/>
          <w:sz w:val="22"/>
          <w:szCs w:val="22"/>
        </w:rPr>
      </w:pPr>
      <w:bookmarkStart w:id="4" w:name="_Hlk196736186"/>
      <w:r w:rsidRPr="00AD3202">
        <w:rPr>
          <w:rFonts w:asciiTheme="minorHAnsi" w:hAnsiTheme="minorHAnsi" w:cstheme="minorHAnsi"/>
          <w:sz w:val="22"/>
          <w:szCs w:val="22"/>
        </w:rPr>
        <w:t xml:space="preserve">(18) AM se asigură că materialele de comunicare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vizibilitate, inclusiv cele de la nivelul beneficiarilor, sunt puse la dispoziția instituțiilor, organelor, oficiilor sau agențiilor Uniunii, la cererea acestora,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că se acordă Uniunii o licență fără redevențe, neexclusivă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irevocabilă pentru utilizarea acestor materiale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a oricăror drepturi preexistente aferente acestora, în conformitate cu anexa IX din Regulamentul (UE) 2021/1.060.</w:t>
      </w:r>
    </w:p>
    <w:bookmarkEnd w:id="4"/>
    <w:p w14:paraId="0EBA9839"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276E6C7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9</w:t>
      </w:r>
    </w:p>
    <w:p w14:paraId="52430B8F"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b/>
          <w:bCs/>
          <w:sz w:val="22"/>
          <w:szCs w:val="22"/>
        </w:rPr>
        <w:t>Contractarea și cesiunea</w:t>
      </w:r>
    </w:p>
    <w:p w14:paraId="711F44F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 cazul externalizării unor activități din cadrul proiectului, responsabilitatea pentru implementarea acelor activități revine Beneficiarului/partenerului în cauză, în conformitate cu dispozițiile legale.</w:t>
      </w:r>
    </w:p>
    <w:p w14:paraId="57A6882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2AC2564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10</w:t>
      </w:r>
    </w:p>
    <w:p w14:paraId="7C73A86B"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Modificări și completări</w:t>
      </w:r>
    </w:p>
    <w:p w14:paraId="7C1102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au dreptul, pe durata îndeplinirii prezentului contract de finanțare, de a conveni modificări, prin act adițional.</w:t>
      </w:r>
    </w:p>
    <w:p w14:paraId="339B30B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63A99CF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7CF6EB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cazul propunerilor de acte adiționale care au ca obiect reducerea valorii indicatorilor ce urmează a fi atinsă prin proiect, valoarea totală eligibilă a proiectului va fi redusă proporțional, cu excepția cazurilor justificate fundamentat.</w:t>
      </w:r>
    </w:p>
    <w:p w14:paraId="27B168B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Modificarea Planului de monitorizare a proiectului, justificat fundamentat, se realizează prin act adițional.</w:t>
      </w:r>
    </w:p>
    <w:p w14:paraId="5C0B2B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Modificarea duratei de implementare, justificată fundamentat, se realizează prin act adițional, cu respectarea Ghidului solicitantului specific, fără ca perioada de implementare să depășească 31 decembrie 2029.</w:t>
      </w:r>
    </w:p>
    <w:p w14:paraId="338C7F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(7) Suspendarea implementării proiectului, pentru motive întemeiate, se realizează prin act adițional. Pe perioada suspendării, Beneficiarul poate depune la AM responsabil solicitări de modificări contractuale și 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precum și cereri de rambursare aferente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2FFBD2D6"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Perioadele cumulate de suspendare nu pot depăși 3</w:t>
      </w: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luni, cu asigurarea condițiilor necesare ca finalizarea implementării proiectului să nu depășească data de 31 decembrie 2029.</w:t>
      </w:r>
    </w:p>
    <w:p w14:paraId="6AD421D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672468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7AD5D6B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Prin excepție de la prevederile alin. (1), contractul de finanțare poate fi modificat de către AM, unilateral, prin notificare, în următoarele situații:</w:t>
      </w:r>
    </w:p>
    <w:p w14:paraId="789A2A0D" w14:textId="77777777" w:rsidR="00AD3202" w:rsidRPr="00151E25" w:rsidRDefault="00AD3202" w:rsidP="00AD3202">
      <w:pPr>
        <w:pStyle w:val="NormalWeb"/>
        <w:tabs>
          <w:tab w:val="left" w:pos="709"/>
          <w:tab w:val="left" w:pos="851"/>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 xml:space="preserve">a) modificări necesare determinate în principal de modificarea cadrului normativ aplicabil contractului de finanțare, cu respectarea principiilor și regulilor Programului, în termen de 10 zile lucrătoare de </w:t>
      </w:r>
      <w:r w:rsidRPr="00151E25">
        <w:rPr>
          <w:rFonts w:asciiTheme="minorHAnsi" w:hAnsiTheme="minorHAnsi" w:cstheme="minorHAnsi"/>
          <w:sz w:val="22"/>
          <w:szCs w:val="22"/>
        </w:rPr>
        <w:lastRenderedPageBreak/>
        <w:t>la data intrării în vigoare a modificărilor aduse cadrului normativ, cu excepția majorării valorii eligibile nerambursabile prevăzute la art. 3 alin (3);</w:t>
      </w:r>
    </w:p>
    <w:p w14:paraId="4D4C2856" w14:textId="77777777" w:rsidR="00AD3202" w:rsidRPr="00151E25" w:rsidRDefault="00AD3202" w:rsidP="00AD3202">
      <w:pPr>
        <w:pStyle w:val="NormalWeb"/>
        <w:tabs>
          <w:tab w:val="left" w:pos="851"/>
          <w:tab w:val="left" w:pos="993"/>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7DB44F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095D7633"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modificări apărute în legătură cu datele de identificare ale Beneficiarului sau partenerilor, respectiv schimbarea denumirii și/sau a adresei sediului Beneficiarului;</w:t>
      </w:r>
    </w:p>
    <w:p w14:paraId="618C3434" w14:textId="77777777" w:rsidR="00AD3202" w:rsidRPr="00151E25" w:rsidRDefault="00AD3202" w:rsidP="00AD3202">
      <w:pPr>
        <w:pStyle w:val="NormalWeb"/>
        <w:numPr>
          <w:ilvl w:val="0"/>
          <w:numId w:val="13"/>
        </w:numPr>
        <w:spacing w:before="0" w:beforeAutospacing="0" w:after="0" w:afterAutospacing="0"/>
        <w:ind w:hanging="357"/>
        <w:jc w:val="both"/>
        <w:rPr>
          <w:rFonts w:asciiTheme="minorHAnsi" w:hAnsiTheme="minorHAnsi" w:cstheme="minorHAnsi"/>
          <w:sz w:val="22"/>
          <w:szCs w:val="22"/>
        </w:rPr>
      </w:pPr>
      <w:r w:rsidRPr="00151E25">
        <w:rPr>
          <w:rFonts w:asciiTheme="minorHAnsi" w:hAnsiTheme="minorHAnsi" w:cstheme="minorHAnsi"/>
          <w:sz w:val="22"/>
          <w:szCs w:val="22"/>
        </w:rPr>
        <w:t>schimbarea contului special deschis pentru proiect;</w:t>
      </w:r>
    </w:p>
    <w:p w14:paraId="5ABB9923" w14:textId="77777777" w:rsidR="00AD3202" w:rsidRPr="00151E25" w:rsidRDefault="00AD3202" w:rsidP="00AD3202">
      <w:pPr>
        <w:pStyle w:val="NormalWeb"/>
        <w:numPr>
          <w:ilvl w:val="0"/>
          <w:numId w:val="13"/>
        </w:numPr>
        <w:tabs>
          <w:tab w:val="left" w:pos="284"/>
          <w:tab w:val="left" w:pos="426"/>
        </w:tabs>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înlocuirea reprezentantului legal;</w:t>
      </w:r>
    </w:p>
    <w:p w14:paraId="69EEC348"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cu excepția proiectelor finanțate din Fondul social european Plus;</w:t>
      </w:r>
    </w:p>
    <w:p w14:paraId="07C68CC2"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a cheltuielilor,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și detaliate în Manualul Beneficiarului sau, după caz, prin Condițiile specifice la prezentul contract de finanțare.</w:t>
      </w:r>
    </w:p>
    <w:p w14:paraId="67129BA8" w14:textId="77777777" w:rsidR="00AD3202" w:rsidRPr="00151E25" w:rsidRDefault="00AD3202" w:rsidP="00AD3202">
      <w:pPr>
        <w:pStyle w:val="NormalWeb"/>
        <w:spacing w:before="0" w:beforeAutospacing="0" w:after="0" w:afterAutospacing="0"/>
        <w:ind w:firstLine="423"/>
        <w:jc w:val="both"/>
        <w:rPr>
          <w:rFonts w:asciiTheme="minorHAnsi" w:hAnsiTheme="minorHAnsi" w:cstheme="minorHAnsi"/>
          <w:sz w:val="22"/>
          <w:szCs w:val="22"/>
        </w:rPr>
      </w:pPr>
      <w:r w:rsidRPr="00151E25">
        <w:rPr>
          <w:rFonts w:asciiTheme="minorHAnsi" w:hAnsiTheme="minorHAnsi" w:cstheme="minorHAnsi"/>
          <w:sz w:val="22"/>
          <w:szCs w:val="22"/>
        </w:rPr>
        <w:t>(12)  În situația în care modificările enumerate la alin. (11) lit. a) afectează criteriile sau condițiile de acordare a finanțării, atunci acestea se realizează prin notificare, cu aprobarea autorității de management.</w:t>
      </w:r>
    </w:p>
    <w:p w14:paraId="4FEA6A2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Netransmiterea notificării prevăzute la alin. (11) atrage imposibilitatea modificării clauzelor contractului de finanțare.</w:t>
      </w:r>
    </w:p>
    <w:p w14:paraId="6EF81AA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Modificările prevăzute la alin. (11) se aduc la cunoștința AM, după caz, în termen de 5 zile lucrătoare de la data intrării în vigoare a modificărilor, sub sancțiunea inopozabilității acestora față de AM.</w:t>
      </w:r>
    </w:p>
    <w:p w14:paraId="3F22B45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Prin excepție de la prevederile alin. (1), contractul de finanțare poate fi modificat prin notificare, cu justificare adecvată și temeinică, adresată AM, în următoarele situații:</w:t>
      </w:r>
    </w:p>
    <w:p w14:paraId="316D07E8"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3ED51FC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modificarea secțiunii „Justificare“ din cadrul bugetului, în condițiile în care nu se modifică valoarea liniei bugetare;</w:t>
      </w:r>
    </w:p>
    <w:p w14:paraId="11300C1A"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înlocuirea sau introducerea de membri noi în echipa de implementare a proiectului, acolo unde este cazul;</w:t>
      </w:r>
    </w:p>
    <w:p w14:paraId="7B4D04E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înlocuirea managerului de proiect;</w:t>
      </w:r>
    </w:p>
    <w:p w14:paraId="54C117DC"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0EBD30F6"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f) îndreptarea unor erori materiale identificate în cererea de finanțare;</w:t>
      </w:r>
    </w:p>
    <w:p w14:paraId="0B0BFF46"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g) corelarea de informații din cadrul secțiunilor cererii de finanțare;</w:t>
      </w:r>
    </w:p>
    <w:p w14:paraId="664CD2DB"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2C41FEC4"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w:t>
      </w:r>
      <w:r w:rsidRPr="00151E25">
        <w:rPr>
          <w:rFonts w:asciiTheme="minorHAnsi" w:hAnsiTheme="minorHAnsi" w:cstheme="minorHAnsi"/>
          <w:sz w:val="22"/>
          <w:szCs w:val="22"/>
        </w:rPr>
        <w:lastRenderedPageBreak/>
        <w:t>cererii de finanțare și până în momentul lansării procedurii de achiziție, cu condiția ca aceste modificări să nu afecteze bugetul proiectului, indicatorii, valoarea achiziției, perioada de implementare și să respecte prevederile legale în vigoare;</w:t>
      </w:r>
    </w:p>
    <w:p w14:paraId="7AD76B8F"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în cazul proiectelor finanțate din Fondul social european Plus.</w:t>
      </w:r>
    </w:p>
    <w:p w14:paraId="35463C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6283E016"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783899D5"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11</w:t>
      </w:r>
    </w:p>
    <w:p w14:paraId="2E728B8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Conflictul de interese și incompatibilități</w:t>
      </w:r>
    </w:p>
    <w:p w14:paraId="7B5F52F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Reprezintă conflict de interese sau incompatibilitate orice situație definită ca atare în legislația națională și europeană.</w:t>
      </w:r>
    </w:p>
    <w:p w14:paraId="12FFC6C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79794E0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3DB25F6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7F036AC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Beneficiarii care au calitatea de autoritate/entitate contractantă au obligația de a respecta aplicarea prevederilor referitoare la conflictul de interese prevăzute de legislația în domeniul achizițiilor publice/achizițiilor sectoriale.</w:t>
      </w:r>
    </w:p>
    <w:p w14:paraId="41253FF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4D14E77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360175A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Dispozițiile menționate la alin. (1)-(7) se aplică partenerilor, subcontractorilor, furnizorilor și angajaților Beneficiarului, precum și angajaților AM implicați în realizarea prevederilor prezentului contract de finanțare.</w:t>
      </w:r>
    </w:p>
    <w:p w14:paraId="710C9B27"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0BA92C8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12</w:t>
      </w:r>
    </w:p>
    <w:p w14:paraId="741E9042"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Nereguli</w:t>
      </w:r>
    </w:p>
    <w:p w14:paraId="539123E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se obligă să ia toate măsurile pentru prevenirea neregulilor în conformitate cu Ordonanța de urgență a Guvernului nr. 66/2011.</w:t>
      </w:r>
    </w:p>
    <w:p w14:paraId="021BD69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0104787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238E08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1AE0929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3464426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554F4B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13</w:t>
      </w:r>
    </w:p>
    <w:p w14:paraId="273D4A58"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Monitorizare și raportare</w:t>
      </w:r>
    </w:p>
    <w:p w14:paraId="7559C7B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Monitorizarea proiectului care face obiectul contractului de finanțare este realizată de către AM în conformitate cu prevederile legale aplicabile și cu prevederile prezentului contract de finanțare.</w:t>
      </w:r>
    </w:p>
    <w:p w14:paraId="1050242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realizează monitorizarea proiectelor:</w:t>
      </w:r>
    </w:p>
    <w:p w14:paraId="6D875B28"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7CC104D0"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13E2A65D"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prin vizite de monitorizare și vizite la fața locului, pentru a verifica progresul fizic al activităților și stadiul realizării indicatorilor, îndeplinirea indicatorilor de etapă;</w:t>
      </w:r>
    </w:p>
    <w:p w14:paraId="7914E89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d) prin vizite pe teren la beneficiarii proiectelor, </w:t>
      </w:r>
      <w:proofErr w:type="spellStart"/>
      <w:r w:rsidRPr="00151E25">
        <w:rPr>
          <w:rFonts w:asciiTheme="minorHAnsi" w:hAnsiTheme="minorHAnsi" w:cstheme="minorHAnsi"/>
          <w:sz w:val="22"/>
          <w:szCs w:val="22"/>
        </w:rPr>
        <w:t>postimplementare</w:t>
      </w:r>
      <w:proofErr w:type="spellEnd"/>
      <w:r w:rsidRPr="00151E25">
        <w:rPr>
          <w:rFonts w:asciiTheme="minorHAnsi" w:hAnsiTheme="minorHAnsi" w:cstheme="minorHAnsi"/>
          <w:sz w:val="22"/>
          <w:szCs w:val="22"/>
        </w:rPr>
        <w:t>, pe perioada în care Beneficiarul are obligația de a asigura sustenabilitatea/ durabilitatea proiectului, respectiv caracterul durabil al operațiunilor potrivit prevederilor art. 65 din Regulamentul (UE) 2021/1.060, după caz.</w:t>
      </w:r>
    </w:p>
    <w:p w14:paraId="322AF80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Pentru a furniza informațiile necesare AM pentru monitorizarea proiectului, Beneficiarul elaborează rapoarte de progres, cu o frecvență de 3 luni în conformitate cu prevederile prezentului contract de finanțare.</w:t>
      </w:r>
    </w:p>
    <w:p w14:paraId="357976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Raportul de progres se generează prin sistemul informatic MySMIS2021/SMIS2021+ de către Beneficiar și se transmite AM în 30 de zile de la finalizarea perioadei de raportare.</w:t>
      </w:r>
    </w:p>
    <w:p w14:paraId="0FBCB22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În cazul proiectelor de infrastructură și al proiectelor care presupun execuție de lucrări, Raportul de progres are ca surse de informații posibile: jurnalul de șantier, procesele-verbale de lucrări ascunse, fazele </w:t>
      </w:r>
      <w:r w:rsidRPr="00151E25">
        <w:rPr>
          <w:rFonts w:asciiTheme="minorHAnsi" w:hAnsiTheme="minorHAnsi" w:cstheme="minorHAnsi"/>
          <w:sz w:val="22"/>
          <w:szCs w:val="22"/>
        </w:rPr>
        <w:lastRenderedPageBreak/>
        <w:t>determinante ale proiectelor, fișele de pontaj, graficele de lucrări, rapoartele de activitate și alte documente similare.</w:t>
      </w:r>
    </w:p>
    <w:p w14:paraId="550A786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În procesul de monitorizare a proiectelor, AM va verifica și confirma îndeplinirea indicatorilor de etapă, în conformitate cu Planul de monitorizare a proiectului.</w:t>
      </w:r>
    </w:p>
    <w:p w14:paraId="0DB8D3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068EA49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151E25">
        <w:rPr>
          <w:rFonts w:asciiTheme="minorHAnsi" w:hAnsiTheme="minorHAnsi" w:cstheme="minorHAnsi"/>
          <w:i/>
          <w:sz w:val="22"/>
          <w:szCs w:val="22"/>
        </w:rPr>
        <w:t xml:space="preserve"> Condițiilor specifice</w:t>
      </w:r>
      <w:r w:rsidRPr="00151E25">
        <w:rPr>
          <w:rFonts w:asciiTheme="minorHAnsi" w:hAnsiTheme="minorHAnsi" w:cstheme="minorHAnsi"/>
          <w:sz w:val="22"/>
          <w:szCs w:val="22"/>
        </w:rPr>
        <w:t>.</w:t>
      </w:r>
    </w:p>
    <w:p w14:paraId="294DCFA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292367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În procesul de monitorizare a proiectelor, AM va urmări implementarea recomandărilor și acțiunilor corective, pe baza rapoartelor prezentate de Beneficiar și/sau a vizitelor la fața locului, după caz.</w:t>
      </w:r>
    </w:p>
    <w:p w14:paraId="4E3F9D1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Cu excepția primului indicator de etapă, în cazul neîndeplinirii celorlalți indicatori de etapă la termenele prevăzute în Planul de monitorizare, actualizat prin actele adiționale aprobate, AM </w:t>
      </w:r>
      <w:r w:rsidRPr="00151E25">
        <w:rPr>
          <w:rFonts w:asciiTheme="minorHAnsi" w:hAnsiTheme="minorHAnsi" w:cstheme="minorHAnsi"/>
          <w:b/>
          <w:bCs/>
          <w:sz w:val="22"/>
          <w:szCs w:val="22"/>
        </w:rPr>
        <w:t>are dreptul</w:t>
      </w:r>
      <w:r w:rsidRPr="00151E25">
        <w:rPr>
          <w:rFonts w:asciiTheme="minorHAnsi" w:hAnsiTheme="minorHAnsi" w:cstheme="minorHAnsi"/>
          <w:sz w:val="22"/>
          <w:szCs w:val="22"/>
        </w:rPr>
        <w:t xml:space="preserve"> să aplice, în funcție de analiza obiectivă și riscurile identificate, următoarele măsuri</w:t>
      </w:r>
      <w:r w:rsidRPr="00151E25">
        <w:rPr>
          <w:rStyle w:val="FootnoteReference"/>
          <w:rFonts w:asciiTheme="minorHAnsi" w:hAnsiTheme="minorHAnsi" w:cstheme="minorHAnsi"/>
          <w:sz w:val="22"/>
          <w:szCs w:val="22"/>
        </w:rPr>
        <w:footnoteReference w:id="3"/>
      </w:r>
      <w:r w:rsidRPr="00151E25">
        <w:rPr>
          <w:rFonts w:asciiTheme="minorHAnsi" w:hAnsiTheme="minorHAnsi" w:cstheme="minorHAnsi"/>
          <w:sz w:val="22"/>
          <w:szCs w:val="22"/>
        </w:rPr>
        <w:t>:</w:t>
      </w:r>
    </w:p>
    <w:p w14:paraId="797A4F32"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a) întreruperea termenului de plată pentru cererile de plată/cererile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rambursare până la îndeplinirea indicatorului de etapă, cu condiția ca îndeplinirea indicatorului să survină în perioada prevăzută la art. 74 alin. (1) lit. b din Regulamentul (UE) 2021/1.060;</w:t>
      </w:r>
    </w:p>
    <w:p w14:paraId="643D3B2E"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b) respingerea, în tot sau în parte, 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condițiile art. 25 alin. (5) din Ordonanța de urgență a Guvernului nr. 133/2021, dacă nu au fost transmise dovezile privind îndeplinirea indicatorului de etapă în termenul specificat la lit. a);</w:t>
      </w:r>
    </w:p>
    <w:p w14:paraId="1C144408"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c) aplicarea unor penalități de întârziere, stabilite ca procent din valoarea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5082A519"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d) suspendarea implementării proiectului până la încetarea cauzelor obiective care afectează derularea activităților și atingerea indicatorilor de etapă;</w:t>
      </w:r>
    </w:p>
    <w:p w14:paraId="3F0480C8"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e) rezilierea contractului de finanțare de către AM, în condițiile prevăzute la art. 37 și 38 din Ordonanța de urgență a Guvernului nr. 133/2021;</w:t>
      </w:r>
    </w:p>
    <w:p w14:paraId="2ACD4430"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f) alte măsuri specifice, în conformitate cu prevederile naționale și regulamentele europene aplicabile, în conformitate cu prevederile </w:t>
      </w:r>
      <w:r w:rsidRPr="00151E25">
        <w:rPr>
          <w:rFonts w:asciiTheme="minorHAnsi" w:hAnsiTheme="minorHAnsi" w:cstheme="minorHAnsi"/>
          <w:i/>
          <w:iCs/>
          <w:sz w:val="22"/>
          <w:szCs w:val="22"/>
        </w:rPr>
        <w:t>Condițiilor specifice</w:t>
      </w:r>
      <w:r w:rsidRPr="00151E25">
        <w:rPr>
          <w:rFonts w:asciiTheme="minorHAnsi" w:hAnsiTheme="minorHAnsi" w:cstheme="minorHAnsi"/>
          <w:sz w:val="22"/>
          <w:szCs w:val="22"/>
        </w:rPr>
        <w:t>.</w:t>
      </w:r>
    </w:p>
    <w:p w14:paraId="1FBD9C8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(12) Măsurile corective specificate la alin. (11) și condițiile de aplicare a acestora sunt detaliate în Condițiile specifice ale contractului de finanțare.</w:t>
      </w:r>
    </w:p>
    <w:p w14:paraId="482A147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1160395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338511E8"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14</w:t>
      </w:r>
    </w:p>
    <w:p w14:paraId="130CAD7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b/>
          <w:bCs/>
          <w:sz w:val="22"/>
          <w:szCs w:val="22"/>
        </w:rPr>
        <w:t>Forța majoră</w:t>
      </w:r>
    </w:p>
    <w:p w14:paraId="6866E92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4F0B1E8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789E5AE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6E1275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au obligația de a lua orice măsuri care le stau la dispoziție în vederea limitării consecințelor cazului de forță majoră.</w:t>
      </w:r>
    </w:p>
    <w:p w14:paraId="554145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Dacă partea care invocă forța majoră nu procedează la notificarea începerii și încetării cazului de forță majoră, în condițiile și termenele prevăzute, va suporta toate daunele provocate celeilalte părți prin lipsa notificării.</w:t>
      </w:r>
    </w:p>
    <w:p w14:paraId="4420B10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3535342A" w14:textId="77777777" w:rsidR="00AD3202" w:rsidRPr="00A77CED"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551EED13"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15</w:t>
      </w:r>
    </w:p>
    <w:p w14:paraId="1E79C62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Încetarea contractului de finanțare și recuperarea sumelor plătite necuvenit ca urmare a unor nereguli</w:t>
      </w:r>
    </w:p>
    <w:p w14:paraId="40B273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1901C54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73F9271A"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a) în situația în care Beneficiarul nu a început executarea contractului potrivit art. 7 alin. (2) din prezentul contract de finanțare;</w:t>
      </w:r>
    </w:p>
    <w:p w14:paraId="385DFE24"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08EB81EC"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c) dacă Beneficiarul încalcă prevederile art. 9 alin. (2) din prezentul contract de finanțare;</w:t>
      </w:r>
    </w:p>
    <w:p w14:paraId="4DE40237"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lastRenderedPageBreak/>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3F35DCC2"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e) în cazul neîndeplinirii indicatorilor de etapă în condițiile prevăzute la art. 13 alin. (11) lit. e) și alin. (13) din prezentul contract de finanțare;</w:t>
      </w:r>
    </w:p>
    <w:p w14:paraId="1062E415"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3CD4B8CB"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g) Beneficiarul nu furnizează corect și complet informațiile solicitate conform art. 7 alin. (36) din prezentul contract de finanțare ori dacă informațiile transmise se constată a fi unele false;</w:t>
      </w:r>
    </w:p>
    <w:p w14:paraId="47C2224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(3) Decizia de reziliere a contractului de finanțare emisă de AM prin care se individualizează sumele de restituit exprimate în moneda națională constituie titlu de creanță în condițiile legii.</w:t>
      </w:r>
    </w:p>
    <w:p w14:paraId="7DAAED0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poate înceta prin acordul părților, cu condiția restituirii finanțării acordate.</w:t>
      </w:r>
    </w:p>
    <w:p w14:paraId="215394C3" w14:textId="77777777" w:rsidR="00AD3202"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Beneficiarul, de comun acord cu partenerii, poate solicita încetarea contractului de finanțare prin acordul părților, când niciuna dintre părți nu a început executarea obligațiilor asumate prin contractul de finanțare.</w:t>
      </w:r>
    </w:p>
    <w:p w14:paraId="7F0AD067"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16</w:t>
      </w:r>
    </w:p>
    <w:p w14:paraId="5CE9F7F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Soluționarea litigiilor</w:t>
      </w:r>
    </w:p>
    <w:p w14:paraId="16DB15B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vor depune toate eforturile pentru a rezolva pe cale amiabilă orice neînțelegere sau dispută care poate apărea între ele în cadrul sau în legătură cu îndeplinirea contractului de finanțare.</w:t>
      </w:r>
    </w:p>
    <w:p w14:paraId="6DDC52B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divergențele contractuale nu se soluționează pe cale amiabilă, litigiul va fi soluționat de către instanțele de judecată competente din România, în condițiile prevăzute de Legea contenciosului administrativ nr. 554/2004.</w:t>
      </w:r>
    </w:p>
    <w:p w14:paraId="385EE6E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2BCD7926"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17</w:t>
      </w:r>
    </w:p>
    <w:p w14:paraId="04AD6DFE"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Transparență</w:t>
      </w:r>
    </w:p>
    <w:p w14:paraId="0C614BD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0BA660A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08D6A45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2D6B3D8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0624260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dimensiunea și caracteristicile grupului-țintă și, după caz, ale Beneficiarilor finali ai proiectului;</w:t>
      </w:r>
    </w:p>
    <w:p w14:paraId="33D4C1E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informațiile privind resursele umane din cadrul proiectului: denumirea postului, timpul de lucru;</w:t>
      </w:r>
    </w:p>
    <w:p w14:paraId="041F74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rezultatele estimate și cele realizate ale proiectului, atât cele corespunzătoare obiectivelor, cât și cele corespunzătoare activităților, cu referire la indicatorii stabiliți;</w:t>
      </w:r>
    </w:p>
    <w:p w14:paraId="45B560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denumirea furnizorilor de produse, prestatorilor de servicii și executanților de lucrări contractați în cadrul proiectului, precum și obiectul contractului, valoarea acestuia și plățile efectuate;</w:t>
      </w:r>
    </w:p>
    <w:p w14:paraId="5A453AD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2CF01AF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1248023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 cazul persoanelor juridice, denumirea Beneficiarului și, în cazul unei achiziții, denumirea contractantului; în cazul în care Beneficiarul este o persoană fizică, prenumele și numele;</w:t>
      </w:r>
    </w:p>
    <w:p w14:paraId="6F8931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denumirea proiectului;</w:t>
      </w:r>
    </w:p>
    <w:p w14:paraId="7D38EBD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scopul proiectului și realizările preconizate sau efective ale acestuia;</w:t>
      </w:r>
    </w:p>
    <w:p w14:paraId="0BBCBCE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data de începere a proiectului;</w:t>
      </w:r>
    </w:p>
    <w:p w14:paraId="62A8828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data preconizată sau efectivă de încheiere a proiectului;</w:t>
      </w:r>
    </w:p>
    <w:p w14:paraId="75A431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valoarea totală a proiectului;</w:t>
      </w:r>
    </w:p>
    <w:p w14:paraId="371A97D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fondul din care se finanțează proiectul;</w:t>
      </w:r>
    </w:p>
    <w:p w14:paraId="123F42B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obiectivul specific vizat;</w:t>
      </w:r>
    </w:p>
    <w:p w14:paraId="1FEEF76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i) rata de cofinanțare a Uniunii Europene;</w:t>
      </w:r>
    </w:p>
    <w:p w14:paraId="2D96794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indicatorul de localizare sau datele de localizare pentru proiectul și țara în cauză.</w:t>
      </w:r>
    </w:p>
    <w:p w14:paraId="00B81FA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32A2B7E9"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18</w:t>
      </w:r>
    </w:p>
    <w:p w14:paraId="27763D9D"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Confidențialitate</w:t>
      </w:r>
    </w:p>
    <w:p w14:paraId="7E2678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24E7D6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înțeleg să utilizeze informațiile contractuale doar în scopul de a-și îndeplini obligațiile din prezentul contract de finanțare.</w:t>
      </w:r>
    </w:p>
    <w:p w14:paraId="6D0E023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și Beneficiarul sunt exonerați de răspunderea pentru dezvăluirea de documente sau informații stabilite de părți ca fiind confidențiale dacă:</w:t>
      </w:r>
    </w:p>
    <w:p w14:paraId="4D7785C4" w14:textId="77777777" w:rsidR="00AD3202" w:rsidRPr="00151E25" w:rsidRDefault="00AD3202" w:rsidP="00AD3202">
      <w:pPr>
        <w:pStyle w:val="NormalWeb"/>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a) informația a fost dezvăluită după ce a fost obținut acordul scris al celeilalte părți contractante pentru asemenea dezvăluire;</w:t>
      </w:r>
    </w:p>
    <w:p w14:paraId="7D539A39"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0B507DBD"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b) partea a fost obligată în mod legal să dezvăluie informația;</w:t>
      </w:r>
    </w:p>
    <w:p w14:paraId="29F4670C"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2021F15B"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c) informația devine notorie/publică.</w:t>
      </w:r>
    </w:p>
    <w:p w14:paraId="5134FA2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786DE96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19</w:t>
      </w:r>
    </w:p>
    <w:p w14:paraId="2B9F436C"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Protecția și prelucrarea datelor cu caracter personal</w:t>
      </w:r>
    </w:p>
    <w:p w14:paraId="17EA529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136F21D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29728E7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Datele cu caracter personal ale grupului-țintă și, după caz, ale Beneficiarilor finali ai proiectului, ale resurselor umane din cadrul proiectului și ale subcontractanților nu pot fi prelucrate și publicate, pentru </w:t>
      </w:r>
      <w:r w:rsidRPr="00151E25">
        <w:rPr>
          <w:rFonts w:asciiTheme="minorHAnsi" w:hAnsiTheme="minorHAnsi" w:cstheme="minorHAnsi"/>
          <w:sz w:val="22"/>
          <w:szCs w:val="22"/>
        </w:rPr>
        <w:lastRenderedPageBreak/>
        <w:t>informarea publicului, decât cu informarea prealabilă a acestora asupra scopului prelucrării sau publicării și obținerea consimțământului acestora, în condițiile legii.</w:t>
      </w:r>
    </w:p>
    <w:p w14:paraId="2AD08F7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1E1CF4C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57E7CF6F"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20</w:t>
      </w:r>
    </w:p>
    <w:p w14:paraId="730DBE4C"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Publicarea datelor</w:t>
      </w:r>
    </w:p>
    <w:p w14:paraId="714A55CE"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4BCAA4C4"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21</w:t>
      </w:r>
    </w:p>
    <w:p w14:paraId="381FC074"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Comunicarea</w:t>
      </w:r>
    </w:p>
    <w:p w14:paraId="352706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Întreaga comunicare dintre AM și Beneficiar legată de prezentul contract de finanțare se va face, în scris, prin MySMIS2021.</w:t>
      </w:r>
    </w:p>
    <w:p w14:paraId="352D2BE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20F932C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pentru Beneficiar: ................... (</w:t>
      </w:r>
      <w:r w:rsidRPr="00151E25">
        <w:rPr>
          <w:rFonts w:asciiTheme="minorHAnsi" w:hAnsiTheme="minorHAnsi" w:cstheme="minorHAnsi"/>
          <w:i/>
          <w:iCs/>
          <w:sz w:val="22"/>
          <w:szCs w:val="22"/>
        </w:rPr>
        <w:t>inclusiv adresă poștală, adresă e-mail</w:t>
      </w:r>
      <w:r w:rsidRPr="00151E25">
        <w:rPr>
          <w:rFonts w:asciiTheme="minorHAnsi" w:hAnsiTheme="minorHAnsi" w:cstheme="minorHAnsi"/>
          <w:sz w:val="22"/>
          <w:szCs w:val="22"/>
        </w:rPr>
        <w:t>);</w:t>
      </w:r>
    </w:p>
    <w:p w14:paraId="131CCBB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b) pentru AM: </w:t>
      </w:r>
      <w:r w:rsidRPr="00151E25">
        <w:rPr>
          <w:rFonts w:asciiTheme="minorHAnsi" w:hAnsiTheme="minorHAnsi" w:cstheme="minorHAnsi"/>
          <w:bCs/>
          <w:sz w:val="22"/>
          <w:szCs w:val="22"/>
        </w:rPr>
        <w:t>str. Decebal nr. 11, Alba Iulia, județul Alba, România, cod poștal 510093,  e-mail: office@adrcentru.ro</w:t>
      </w:r>
      <w:r w:rsidRPr="00151E25">
        <w:rPr>
          <w:rFonts w:asciiTheme="minorHAnsi" w:hAnsiTheme="minorHAnsi" w:cstheme="minorHAnsi"/>
          <w:sz w:val="22"/>
          <w:szCs w:val="22"/>
        </w:rPr>
        <w:t>.</w:t>
      </w:r>
    </w:p>
    <w:p w14:paraId="52BEF3E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poate comunica precizări referitoare la modele și formate de formulare care pot fi utilizate pentru aplicarea prevederilor prezentului contract de finanțare.</w:t>
      </w:r>
    </w:p>
    <w:p w14:paraId="029FE46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22</w:t>
      </w:r>
    </w:p>
    <w:p w14:paraId="4B08E93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Legea aplicabilă și limba utilizată</w:t>
      </w:r>
    </w:p>
    <w:p w14:paraId="2FE832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Legea care guvernează contractul de finanțare și în conformitate cu care este interpretat este legea română și regulamentele europene direct aplicabile.</w:t>
      </w:r>
    </w:p>
    <w:p w14:paraId="79DEE22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Limba acestui contract de finanțare este limba română.</w:t>
      </w:r>
    </w:p>
    <w:p w14:paraId="7697E49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23</w:t>
      </w:r>
    </w:p>
    <w:p w14:paraId="3C2A3613"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Prevederi privind ajutorul de stat/de minimis</w:t>
      </w:r>
    </w:p>
    <w:p w14:paraId="3A69450E"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Dacă este cazul, pentru proiectele care implică măsuri de natura ajutorului de stat/de minimis</w:t>
      </w:r>
    </w:p>
    <w:p w14:paraId="738AEEDE"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Condițiile privind acordarea, utilizarea și recuperarea ajutorului de stat/de minimis sunt prevăzute în anexa nr. 5 - Reguli aplicabile ajutorului de stat/de minimis acordat, la prezentul contract de finanțare.</w:t>
      </w:r>
    </w:p>
    <w:p w14:paraId="33FAB11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24</w:t>
      </w:r>
    </w:p>
    <w:p w14:paraId="33695FC1"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Anexele contractului de finanțare</w:t>
      </w:r>
    </w:p>
    <w:p w14:paraId="6C8B4E1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Următoarele documente sunt anexe la prezentul contract de finanțare și constituie parte integrantă a acestuia, având aceeași forță juridică:</w:t>
      </w:r>
    </w:p>
    <w:p w14:paraId="3740E1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anexa nr. 1 - Cererea de finanțare;</w:t>
      </w:r>
    </w:p>
    <w:p w14:paraId="4F1382F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anexa nr. 2 - Planul de monitorizare a proiectului;</w:t>
      </w:r>
    </w:p>
    <w:p w14:paraId="3A94C63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 anexa nr. 3 - Graficul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w:t>
      </w:r>
    </w:p>
    <w:p w14:paraId="788580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d) anexa nr. 4 - Acordul de parteneriat încheiat între Liderul de parteneriat și parteneri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349607A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anexa nr. 5 - Reguli aplicabile ajutorului de stat/de minimis acordat (</w:t>
      </w:r>
      <w:r w:rsidRPr="00151E25">
        <w:rPr>
          <w:rFonts w:asciiTheme="minorHAnsi" w:hAnsiTheme="minorHAnsi" w:cstheme="minorHAnsi"/>
          <w:i/>
          <w:iCs/>
          <w:sz w:val="22"/>
          <w:szCs w:val="22"/>
        </w:rPr>
        <w:t>dacă este cazul, conform schemei aprobate</w:t>
      </w:r>
      <w:r w:rsidRPr="00151E25">
        <w:rPr>
          <w:rFonts w:asciiTheme="minorHAnsi" w:hAnsiTheme="minorHAnsi" w:cstheme="minorHAnsi"/>
          <w:sz w:val="22"/>
          <w:szCs w:val="22"/>
        </w:rPr>
        <w:t>);</w:t>
      </w:r>
    </w:p>
    <w:p w14:paraId="7AB00A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anexa nr. 6 - Condiții specifice ale contractului de finanțare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4E80540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Anexele nr. </w:t>
      </w:r>
      <w:r>
        <w:rPr>
          <w:rFonts w:asciiTheme="minorHAnsi" w:hAnsiTheme="minorHAnsi" w:cstheme="minorHAnsi"/>
          <w:sz w:val="22"/>
          <w:szCs w:val="22"/>
        </w:rPr>
        <w:t>2</w:t>
      </w:r>
      <w:r w:rsidRPr="00151E25">
        <w:rPr>
          <w:rFonts w:asciiTheme="minorHAnsi" w:hAnsiTheme="minorHAnsi" w:cstheme="minorHAnsi"/>
          <w:sz w:val="22"/>
          <w:szCs w:val="22"/>
        </w:rPr>
        <w:t>, 4, 5, 6 au formatul stabilit de AM în funcție de specificul programului sau al apelului de proiecte.</w:t>
      </w:r>
    </w:p>
    <w:p w14:paraId="2C24363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25</w:t>
      </w:r>
    </w:p>
    <w:p w14:paraId="04415D4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Dispoziții finale</w:t>
      </w:r>
    </w:p>
    <w:p w14:paraId="5AA489E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Condițiile generale ale prezentului contract de finanțare se completează cu Condițiile specifice adoptate prin decizia ordonatorului principal de credite al AM, care se constituie anexa nr. 6 la prezentul contract de finanțare.</w:t>
      </w:r>
    </w:p>
    <w:p w14:paraId="754BD26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Prin Condițiile specifice, AM completează și, după caz, detaliază modul de aplicare a Condițiilor generale ale prezentului contract de finanțare.</w:t>
      </w:r>
    </w:p>
    <w:p w14:paraId="78D30D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Condițiile specifice ale contractului de finanțare prevalează față de Condițiile generale, precum și asupra celorlalte anexe, dar nu pot conține prevederi contrare legislației naționale și europene aplicabile.</w:t>
      </w:r>
    </w:p>
    <w:p w14:paraId="53C882E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buna implementare și management al proiectului, AM pune la dispoziția Beneficiarului Manualul Beneficiarului, în condițiile prevederilor art. 16 din Ordonanța de urgență a Guvernului nr. 23/2023.</w:t>
      </w:r>
    </w:p>
    <w:p w14:paraId="4E53804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Prezentul contract de finanțare se încheie într-un singur exemplar, este semnat electronic de toate părțile și transmis prin sistemul MySMIS2021.</w:t>
      </w:r>
    </w:p>
    <w:p w14:paraId="746C4CB9" w14:textId="77777777" w:rsidR="00AD3202" w:rsidRPr="00151E25" w:rsidRDefault="00AD3202" w:rsidP="00AD3202">
      <w:pPr>
        <w:pStyle w:val="HTMLPreformatted"/>
        <w:rPr>
          <w:rFonts w:asciiTheme="minorHAnsi" w:hAnsiTheme="minorHAnsi" w:cstheme="minorHAnsi"/>
          <w:sz w:val="22"/>
          <w:szCs w:val="22"/>
        </w:rPr>
      </w:pPr>
    </w:p>
    <w:tbl>
      <w:tblPr>
        <w:tblStyle w:val="TableGrid"/>
        <w:tblW w:w="9640" w:type="dxa"/>
        <w:tblInd w:w="-147" w:type="dxa"/>
        <w:tblLook w:val="04A0" w:firstRow="1" w:lastRow="0" w:firstColumn="1" w:lastColumn="0" w:noHBand="0" w:noVBand="1"/>
      </w:tblPr>
      <w:tblGrid>
        <w:gridCol w:w="5104"/>
        <w:gridCol w:w="4536"/>
      </w:tblGrid>
      <w:tr w:rsidR="00AD3202" w:rsidRPr="00151E25" w14:paraId="73E306AC" w14:textId="77777777" w:rsidTr="00471E84">
        <w:tc>
          <w:tcPr>
            <w:tcW w:w="5104" w:type="dxa"/>
          </w:tcPr>
          <w:p w14:paraId="79C852DC"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 xml:space="preserve">Agenția pentru Dezvoltare Regională Centru, în calitate de </w:t>
            </w:r>
            <w:r w:rsidRPr="00151E25">
              <w:rPr>
                <w:rFonts w:asciiTheme="minorHAnsi" w:eastAsia="Arial" w:hAnsiTheme="minorHAnsi" w:cstheme="minorHAnsi"/>
                <w:b/>
                <w:bCs/>
                <w:spacing w:val="-8"/>
                <w:sz w:val="22"/>
                <w:szCs w:val="22"/>
              </w:rPr>
              <w:t>A</w:t>
            </w:r>
            <w:r w:rsidRPr="00151E25">
              <w:rPr>
                <w:rFonts w:asciiTheme="minorHAnsi" w:eastAsia="Arial" w:hAnsiTheme="minorHAnsi" w:cstheme="minorHAnsi"/>
                <w:b/>
                <w:bCs/>
                <w:sz w:val="22"/>
                <w:szCs w:val="22"/>
              </w:rPr>
              <w:t>u</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or</w:t>
            </w:r>
            <w:r w:rsidRPr="00151E25">
              <w:rPr>
                <w:rFonts w:asciiTheme="minorHAnsi" w:eastAsia="Arial" w:hAnsiTheme="minorHAnsi" w:cstheme="minorHAnsi"/>
                <w:b/>
                <w:bCs/>
                <w:spacing w:val="1"/>
                <w:sz w:val="22"/>
                <w:szCs w:val="22"/>
              </w:rPr>
              <w:t>it</w:t>
            </w:r>
            <w:r w:rsidRPr="00151E25">
              <w:rPr>
                <w:rFonts w:asciiTheme="minorHAnsi" w:eastAsia="Arial" w:hAnsiTheme="minorHAnsi" w:cstheme="minorHAnsi"/>
                <w:b/>
                <w:bCs/>
                <w:sz w:val="22"/>
                <w:szCs w:val="22"/>
              </w:rPr>
              <w:t>a</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e</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z w:val="22"/>
                <w:szCs w:val="22"/>
              </w:rPr>
              <w:t>de</w:t>
            </w:r>
            <w:r w:rsidRPr="00151E25">
              <w:rPr>
                <w:rFonts w:asciiTheme="minorHAnsi" w:eastAsia="Arial" w:hAnsiTheme="minorHAnsi" w:cstheme="minorHAnsi"/>
                <w:b/>
                <w:spacing w:val="-1"/>
                <w:sz w:val="22"/>
                <w:szCs w:val="22"/>
              </w:rPr>
              <w:t xml:space="preserve"> m</w:t>
            </w:r>
            <w:r w:rsidRPr="00151E25">
              <w:rPr>
                <w:rFonts w:asciiTheme="minorHAnsi" w:eastAsia="Arial" w:hAnsiTheme="minorHAnsi" w:cstheme="minorHAnsi"/>
                <w:b/>
                <w:sz w:val="22"/>
                <w:szCs w:val="22"/>
              </w:rPr>
              <w:t>anageme</w:t>
            </w:r>
            <w:r w:rsidRPr="00151E25">
              <w:rPr>
                <w:rFonts w:asciiTheme="minorHAnsi" w:eastAsia="Arial" w:hAnsiTheme="minorHAnsi" w:cstheme="minorHAnsi"/>
                <w:b/>
                <w:spacing w:val="-3"/>
                <w:sz w:val="22"/>
                <w:szCs w:val="22"/>
              </w:rPr>
              <w:t>n</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 xml:space="preserve"> </w:t>
            </w:r>
          </w:p>
          <w:p w14:paraId="151FB34B"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7C2DF0FA"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p>
          <w:p w14:paraId="09829186" w14:textId="77777777" w:rsidR="00AD3202" w:rsidRPr="00151E25" w:rsidRDefault="00AD3202" w:rsidP="00471E84">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711567F7" w14:textId="77777777" w:rsidR="00AD3202" w:rsidRPr="00151E25" w:rsidRDefault="00AD3202" w:rsidP="00471E84">
            <w:pPr>
              <w:rPr>
                <w:rFonts w:asciiTheme="minorHAnsi" w:eastAsia="Arial" w:hAnsiTheme="minorHAnsi" w:cstheme="minorHAnsi"/>
                <w:b/>
                <w:position w:val="-1"/>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p w14:paraId="5D4267F7" w14:textId="77777777" w:rsidR="00AD3202" w:rsidRPr="00151E25" w:rsidRDefault="00AD3202" w:rsidP="00471E84">
            <w:pPr>
              <w:rPr>
                <w:rFonts w:asciiTheme="minorHAnsi" w:eastAsia="Arial" w:hAnsiTheme="minorHAnsi" w:cstheme="minorHAnsi"/>
                <w:sz w:val="22"/>
                <w:szCs w:val="22"/>
              </w:rPr>
            </w:pPr>
          </w:p>
        </w:tc>
        <w:tc>
          <w:tcPr>
            <w:tcW w:w="4536" w:type="dxa"/>
          </w:tcPr>
          <w:p w14:paraId="579B44AC" w14:textId="77777777" w:rsidR="00AD3202" w:rsidRPr="00151E25" w:rsidRDefault="00AD3202" w:rsidP="00471E84">
            <w:pPr>
              <w:rPr>
                <w:rFonts w:asciiTheme="minorHAnsi" w:eastAsia="Times New Roman" w:hAnsiTheme="minorHAnsi" w:cstheme="minorHAnsi"/>
                <w:b/>
                <w:bCs/>
                <w:i/>
                <w:iCs/>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Beneficiar</w:t>
            </w:r>
          </w:p>
          <w:p w14:paraId="7AA6616F" w14:textId="77777777" w:rsidR="00AD3202" w:rsidRPr="00151E25" w:rsidRDefault="00AD3202" w:rsidP="00471E84">
            <w:pPr>
              <w:ind w:right="1588"/>
              <w:rPr>
                <w:rFonts w:asciiTheme="minorHAnsi" w:eastAsia="Arial" w:hAnsiTheme="minorHAnsi" w:cstheme="minorHAnsi"/>
                <w:b/>
                <w:spacing w:val="-1"/>
                <w:sz w:val="22"/>
                <w:szCs w:val="22"/>
              </w:rPr>
            </w:pPr>
          </w:p>
          <w:p w14:paraId="5BF4CF31"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59BD6BFB"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p>
          <w:p w14:paraId="52E46C93" w14:textId="77777777" w:rsidR="00AD3202" w:rsidRPr="00151E25" w:rsidRDefault="00AD3202" w:rsidP="00471E84">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20262EED" w14:textId="77777777" w:rsidR="00AD3202" w:rsidRPr="00151E25" w:rsidRDefault="00AD3202" w:rsidP="00471E84">
            <w:pPr>
              <w:rPr>
                <w:rFonts w:asciiTheme="minorHAnsi" w:eastAsia="Arial" w:hAnsiTheme="minorHAnsi" w:cstheme="minorHAnsi"/>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tc>
      </w:tr>
    </w:tbl>
    <w:p w14:paraId="6783E6BF" w14:textId="77777777" w:rsidR="00AD3202" w:rsidRPr="00E32BBC" w:rsidRDefault="00AD3202" w:rsidP="00AD3202">
      <w:pPr>
        <w:rPr>
          <w:rFonts w:ascii="Calibri" w:hAnsi="Calibri" w:cs="Calibri"/>
          <w:sz w:val="22"/>
          <w:szCs w:val="22"/>
        </w:rPr>
      </w:pPr>
    </w:p>
    <w:p w14:paraId="79698527" w14:textId="77777777" w:rsidR="00AD3202" w:rsidRPr="00C46A61" w:rsidRDefault="00AD3202" w:rsidP="00A41253">
      <w:pPr>
        <w:spacing w:before="120" w:after="120"/>
        <w:jc w:val="right"/>
        <w:rPr>
          <w:rFonts w:ascii="Calibri" w:hAnsi="Calibri" w:cs="Calibri"/>
          <w:b/>
          <w:lang w:eastAsia="en-GB"/>
        </w:rPr>
      </w:pPr>
    </w:p>
    <w:p w14:paraId="662C19DA" w14:textId="44E8B682" w:rsidR="00E11F4B" w:rsidRDefault="00E11F4B" w:rsidP="00A41253">
      <w:pPr>
        <w:rPr>
          <w:rFonts w:ascii="Calibri" w:hAnsi="Calibri" w:cs="Calibri"/>
        </w:rPr>
      </w:pPr>
    </w:p>
    <w:p w14:paraId="2EAE6BCD" w14:textId="746A5164" w:rsidR="00E11F4B" w:rsidRDefault="00E11F4B" w:rsidP="00A41253">
      <w:pPr>
        <w:rPr>
          <w:rFonts w:ascii="Calibri" w:hAnsi="Calibri" w:cs="Calibri"/>
        </w:rPr>
      </w:pPr>
    </w:p>
    <w:p w14:paraId="2DC152D4" w14:textId="6C935F43" w:rsidR="00E11F4B" w:rsidRDefault="00E11F4B" w:rsidP="00A41253">
      <w:pPr>
        <w:rPr>
          <w:rFonts w:ascii="Calibri" w:hAnsi="Calibri" w:cs="Calibri"/>
        </w:rPr>
      </w:pPr>
    </w:p>
    <w:p w14:paraId="6CBA7BC8" w14:textId="65E0CFAF" w:rsidR="00E11F4B" w:rsidRDefault="00E11F4B" w:rsidP="00A41253">
      <w:pPr>
        <w:rPr>
          <w:rFonts w:ascii="Calibri" w:hAnsi="Calibri" w:cs="Calibri"/>
        </w:rPr>
      </w:pPr>
    </w:p>
    <w:p w14:paraId="7C8C5D30" w14:textId="33296633" w:rsidR="00AD3202" w:rsidRDefault="00AD3202" w:rsidP="00A41253">
      <w:pPr>
        <w:rPr>
          <w:rFonts w:ascii="Calibri" w:hAnsi="Calibri" w:cs="Calibri"/>
        </w:rPr>
      </w:pPr>
    </w:p>
    <w:p w14:paraId="564292F6" w14:textId="5452C051" w:rsidR="00AD3202" w:rsidRDefault="00AD3202" w:rsidP="00A41253">
      <w:pPr>
        <w:rPr>
          <w:rFonts w:ascii="Calibri" w:hAnsi="Calibri" w:cs="Calibri"/>
        </w:rPr>
      </w:pPr>
    </w:p>
    <w:p w14:paraId="05A8B70D" w14:textId="46B8CCCC" w:rsidR="00AD3202" w:rsidRDefault="00AD3202" w:rsidP="00A41253">
      <w:pPr>
        <w:rPr>
          <w:rFonts w:ascii="Calibri" w:hAnsi="Calibri" w:cs="Calibri"/>
        </w:rPr>
      </w:pPr>
    </w:p>
    <w:p w14:paraId="3A958B8C" w14:textId="1BC567C5" w:rsidR="00AD3202" w:rsidRDefault="00AD3202" w:rsidP="00A41253">
      <w:pPr>
        <w:rPr>
          <w:rFonts w:ascii="Calibri" w:hAnsi="Calibri" w:cs="Calibri"/>
        </w:rPr>
      </w:pPr>
    </w:p>
    <w:p w14:paraId="7F2AC156" w14:textId="74A04A1F" w:rsidR="00AD3202" w:rsidRDefault="00AD3202" w:rsidP="00A41253">
      <w:pPr>
        <w:rPr>
          <w:rFonts w:ascii="Calibri" w:hAnsi="Calibri" w:cs="Calibri"/>
        </w:rPr>
      </w:pPr>
    </w:p>
    <w:p w14:paraId="44487688" w14:textId="1B2E9E97" w:rsidR="00AD3202" w:rsidRDefault="00AD3202" w:rsidP="00A41253">
      <w:pPr>
        <w:rPr>
          <w:rFonts w:ascii="Calibri" w:hAnsi="Calibri" w:cs="Calibri"/>
        </w:rPr>
      </w:pPr>
    </w:p>
    <w:p w14:paraId="6686BB61" w14:textId="650DF166" w:rsidR="00AD3202" w:rsidRDefault="00AD3202" w:rsidP="00A41253">
      <w:pPr>
        <w:rPr>
          <w:rFonts w:ascii="Calibri" w:hAnsi="Calibri" w:cs="Calibri"/>
        </w:rPr>
      </w:pPr>
    </w:p>
    <w:p w14:paraId="62F2B7C2" w14:textId="25C4B63D" w:rsidR="00AD3202" w:rsidRDefault="00AD3202" w:rsidP="00A41253">
      <w:pPr>
        <w:rPr>
          <w:rFonts w:ascii="Calibri" w:hAnsi="Calibri" w:cs="Calibri"/>
        </w:rPr>
      </w:pPr>
    </w:p>
    <w:p w14:paraId="06900839" w14:textId="3F7DA0FD" w:rsidR="00AD3202" w:rsidRDefault="00AD3202" w:rsidP="00A41253">
      <w:pPr>
        <w:rPr>
          <w:rFonts w:ascii="Calibri" w:hAnsi="Calibri" w:cs="Calibri"/>
        </w:rPr>
      </w:pPr>
    </w:p>
    <w:p w14:paraId="5195DA62" w14:textId="74FE2027" w:rsidR="00AD3202" w:rsidRDefault="00AD3202" w:rsidP="00A41253">
      <w:pPr>
        <w:rPr>
          <w:rFonts w:ascii="Calibri" w:hAnsi="Calibri" w:cs="Calibri"/>
        </w:rPr>
      </w:pPr>
    </w:p>
    <w:p w14:paraId="54246D48" w14:textId="7A0AE421" w:rsidR="00AD3202" w:rsidRDefault="00AD3202" w:rsidP="00A41253">
      <w:pPr>
        <w:rPr>
          <w:rFonts w:ascii="Calibri" w:hAnsi="Calibri" w:cs="Calibri"/>
        </w:rPr>
      </w:pPr>
    </w:p>
    <w:p w14:paraId="749287C6" w14:textId="77777777" w:rsidR="005B016A" w:rsidRPr="00C46A61" w:rsidRDefault="0073067F" w:rsidP="00A41253">
      <w:pPr>
        <w:spacing w:before="120" w:after="120"/>
        <w:jc w:val="both"/>
        <w:rPr>
          <w:rFonts w:ascii="Calibri" w:hAnsi="Calibri" w:cs="Calibri"/>
          <w:b/>
          <w:lang w:eastAsia="en-GB"/>
        </w:rPr>
      </w:pPr>
      <w:r w:rsidRPr="00C46A61">
        <w:rPr>
          <w:rFonts w:ascii="Calibri" w:hAnsi="Calibri" w:cs="Calibri"/>
          <w:b/>
          <w:lang w:eastAsia="en-GB"/>
        </w:rPr>
        <w:lastRenderedPageBreak/>
        <w:t xml:space="preserve">Anexa 6 </w:t>
      </w:r>
      <w:r w:rsidR="0069529C" w:rsidRPr="00C46A61">
        <w:rPr>
          <w:rFonts w:ascii="Calibri" w:hAnsi="Calibri" w:cs="Calibri"/>
          <w:b/>
          <w:lang w:eastAsia="en-GB"/>
        </w:rPr>
        <w:t>la Contractul de finanțare</w:t>
      </w:r>
    </w:p>
    <w:p w14:paraId="346F9B56" w14:textId="77777777" w:rsidR="00136BA6" w:rsidRPr="00C46A61" w:rsidRDefault="00136BA6" w:rsidP="00A41253">
      <w:pPr>
        <w:jc w:val="both"/>
        <w:rPr>
          <w:rFonts w:asciiTheme="minorHAnsi" w:hAnsiTheme="minorHAnsi" w:cstheme="minorHAnsi"/>
          <w:b/>
          <w:lang w:eastAsia="en-GB"/>
        </w:rPr>
      </w:pPr>
    </w:p>
    <w:p w14:paraId="38A6F501" w14:textId="77777777" w:rsidR="005B016A" w:rsidRPr="00C46A61" w:rsidRDefault="005B016A" w:rsidP="00A41253">
      <w:pPr>
        <w:jc w:val="both"/>
        <w:rPr>
          <w:rFonts w:asciiTheme="minorHAnsi" w:hAnsiTheme="minorHAnsi" w:cstheme="minorHAnsi"/>
          <w:b/>
          <w:lang w:eastAsia="en-GB"/>
        </w:rPr>
      </w:pPr>
      <w:r w:rsidRPr="00C46A61">
        <w:rPr>
          <w:rFonts w:asciiTheme="minorHAnsi" w:hAnsiTheme="minorHAnsi" w:cstheme="minorHAnsi"/>
          <w:b/>
          <w:lang w:eastAsia="en-GB"/>
        </w:rPr>
        <w:t>Secțiunea I – Condiții specifice aplicabile Programului "Regiunea Centru" 2021-2027</w:t>
      </w:r>
    </w:p>
    <w:p w14:paraId="7811FB21" w14:textId="77777777" w:rsidR="008754A2" w:rsidRPr="00C46A61" w:rsidRDefault="008754A2" w:rsidP="00A41253">
      <w:pPr>
        <w:jc w:val="both"/>
        <w:rPr>
          <w:rFonts w:asciiTheme="minorHAnsi" w:hAnsiTheme="minorHAnsi" w:cstheme="minorHAnsi"/>
          <w:lang w:eastAsia="en-GB"/>
        </w:rPr>
      </w:pPr>
    </w:p>
    <w:p w14:paraId="4C15018E" w14:textId="77777777" w:rsidR="00C46A61" w:rsidRPr="00C46A61" w:rsidRDefault="00C46A61" w:rsidP="00A41253">
      <w:pPr>
        <w:contextualSpacing/>
        <w:jc w:val="both"/>
        <w:rPr>
          <w:rFonts w:asciiTheme="minorHAnsi" w:hAnsiTheme="minorHAnsi" w:cstheme="minorHAnsi"/>
          <w:b/>
        </w:rPr>
      </w:pPr>
    </w:p>
    <w:p w14:paraId="5CE99311" w14:textId="77777777" w:rsidR="00C46A61" w:rsidRPr="00C46A61" w:rsidRDefault="00C46A61" w:rsidP="00A41253">
      <w:pPr>
        <w:contextualSpacing/>
        <w:jc w:val="both"/>
        <w:rPr>
          <w:rFonts w:asciiTheme="minorHAnsi" w:hAnsiTheme="minorHAnsi" w:cstheme="minorHAnsi"/>
        </w:rPr>
      </w:pPr>
      <w:bookmarkStart w:id="5" w:name="_Hlk168727428"/>
      <w:r w:rsidRPr="00C46A61">
        <w:rPr>
          <w:rFonts w:asciiTheme="minorHAnsi" w:hAnsiTheme="minorHAnsi" w:cstheme="minorHAnsi"/>
          <w:b/>
        </w:rPr>
        <w:t>Articolul 1 -</w:t>
      </w:r>
      <w:r w:rsidRPr="00C46A61">
        <w:rPr>
          <w:rFonts w:asciiTheme="minorHAnsi" w:hAnsiTheme="minorHAnsi" w:cstheme="minorHAnsi"/>
        </w:rPr>
        <w:t xml:space="preserve"> </w:t>
      </w:r>
      <w:r w:rsidRPr="00C46A61">
        <w:rPr>
          <w:rFonts w:asciiTheme="minorHAnsi" w:hAnsiTheme="minorHAnsi" w:cstheme="minorHAnsi"/>
          <w:b/>
        </w:rPr>
        <w:t>Completarea Condițiilor generale privind durata contractului</w:t>
      </w:r>
      <w:bookmarkEnd w:id="5"/>
      <w:r w:rsidRPr="00C46A61">
        <w:rPr>
          <w:rFonts w:asciiTheme="minorHAnsi" w:hAnsiTheme="minorHAnsi" w:cstheme="minorHAnsi"/>
        </w:rPr>
        <w:t xml:space="preserve">: </w:t>
      </w:r>
    </w:p>
    <w:p w14:paraId="07BBD9AE" w14:textId="77777777" w:rsidR="00C46A61" w:rsidRPr="00C46A61" w:rsidRDefault="00C46A61" w:rsidP="00A41253">
      <w:pPr>
        <w:contextualSpacing/>
        <w:jc w:val="both"/>
        <w:rPr>
          <w:rFonts w:asciiTheme="minorHAnsi" w:hAnsiTheme="minorHAnsi" w:cstheme="minorHAnsi"/>
        </w:rPr>
      </w:pPr>
    </w:p>
    <w:p w14:paraId="4C9AAE45" w14:textId="73A6EACF" w:rsidR="00C46A61" w:rsidRPr="00C46A61" w:rsidRDefault="00C46A61" w:rsidP="00AD3202">
      <w:pPr>
        <w:numPr>
          <w:ilvl w:val="0"/>
          <w:numId w:val="8"/>
        </w:numPr>
        <w:contextualSpacing/>
        <w:jc w:val="both"/>
        <w:rPr>
          <w:rFonts w:asciiTheme="minorHAnsi" w:hAnsiTheme="minorHAnsi" w:cstheme="minorHAnsi"/>
        </w:rPr>
      </w:pPr>
      <w:r w:rsidRPr="00C46A61">
        <w:rPr>
          <w:rFonts w:asciiTheme="minorHAnsi" w:hAnsiTheme="minorHAnsi" w:cstheme="minorHAnsi"/>
        </w:rPr>
        <w:t xml:space="preserve">In aplicarea art.2 din Condițiile generale, perioada de implementare a proiectului este de …...... luni, calculate de la data semnării contractului de către ultima parte, respectiv între data </w:t>
      </w:r>
      <w:r w:rsidRPr="00C46A61">
        <w:rPr>
          <w:rFonts w:asciiTheme="minorHAnsi" w:eastAsia="Arial" w:hAnsiTheme="minorHAnsi" w:cstheme="minorHAnsi"/>
          <w:highlight w:val="lightGray"/>
        </w:rPr>
        <w:t>___[z/l/a]____</w:t>
      </w:r>
      <w:r w:rsidRPr="00C46A61">
        <w:rPr>
          <w:rFonts w:asciiTheme="minorHAnsi" w:eastAsia="Arial" w:hAnsiTheme="minorHAnsi" w:cstheme="minorHAnsi"/>
        </w:rPr>
        <w:t xml:space="preserve"> și </w:t>
      </w:r>
      <w:r w:rsidRPr="00C46A61">
        <w:rPr>
          <w:rFonts w:asciiTheme="minorHAnsi" w:eastAsia="Arial" w:hAnsiTheme="minorHAnsi" w:cstheme="minorHAnsi"/>
          <w:highlight w:val="lightGray"/>
        </w:rPr>
        <w:t>___[z/l/a]____</w:t>
      </w:r>
      <w:r w:rsidRPr="00C46A61">
        <w:rPr>
          <w:rFonts w:asciiTheme="minorHAnsi" w:eastAsia="Arial" w:hAnsiTheme="minorHAnsi" w:cstheme="minorHAnsi"/>
        </w:rPr>
        <w:t xml:space="preserve">, </w:t>
      </w:r>
      <w:r w:rsidRPr="00C46A61">
        <w:rPr>
          <w:rFonts w:asciiTheme="minorHAnsi" w:hAnsiTheme="minorHAnsi" w:cstheme="minorHAns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651C6089" w14:textId="77777777" w:rsidR="00C46A61" w:rsidRPr="00C46A61" w:rsidRDefault="00C46A61" w:rsidP="00AD3202">
      <w:pPr>
        <w:numPr>
          <w:ilvl w:val="0"/>
          <w:numId w:val="8"/>
        </w:numPr>
        <w:contextualSpacing/>
        <w:jc w:val="both"/>
        <w:rPr>
          <w:rFonts w:asciiTheme="minorHAnsi" w:hAnsiTheme="minorHAnsi" w:cstheme="minorHAnsi"/>
        </w:rPr>
      </w:pPr>
      <w:r w:rsidRPr="00C46A61">
        <w:rPr>
          <w:rFonts w:asciiTheme="minorHAnsi" w:hAnsiTheme="minorHAnsi" w:cstheme="minorHAns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CB04EF3" w14:textId="77777777" w:rsidR="00C46A61" w:rsidRPr="00C46A61" w:rsidRDefault="00C46A61" w:rsidP="00AD3202">
      <w:pPr>
        <w:numPr>
          <w:ilvl w:val="0"/>
          <w:numId w:val="9"/>
        </w:numPr>
        <w:contextualSpacing/>
        <w:jc w:val="both"/>
        <w:rPr>
          <w:rFonts w:asciiTheme="minorHAnsi" w:hAnsiTheme="minorHAnsi" w:cstheme="minorHAnsi"/>
        </w:rPr>
      </w:pPr>
      <w:r w:rsidRPr="00C46A61">
        <w:rPr>
          <w:rFonts w:asciiTheme="minorHAnsi" w:hAnsiTheme="minorHAnsi" w:cstheme="minorHAnsi"/>
        </w:rPr>
        <w:t>menținerea investiției realizate, asigurând mentenanța necesară;</w:t>
      </w:r>
    </w:p>
    <w:p w14:paraId="62D17852" w14:textId="77777777" w:rsidR="00C46A61" w:rsidRPr="00C46A61" w:rsidRDefault="00C46A61" w:rsidP="00AD3202">
      <w:pPr>
        <w:numPr>
          <w:ilvl w:val="0"/>
          <w:numId w:val="9"/>
        </w:numPr>
        <w:contextualSpacing/>
        <w:jc w:val="both"/>
        <w:rPr>
          <w:rFonts w:asciiTheme="minorHAnsi" w:hAnsiTheme="minorHAnsi" w:cstheme="minorHAnsi"/>
        </w:rPr>
      </w:pPr>
      <w:r w:rsidRPr="00C46A61">
        <w:rPr>
          <w:rFonts w:asciiTheme="minorHAnsi" w:hAnsiTheme="minorHAnsi" w:cstheme="minorHAnsi"/>
        </w:rPr>
        <w:t>nu va  modifica dreptul legal asupra imobilului sau asupra unui element de infrastructură, care să confere un avantaj nejustificat unei întreprinderi sau unui organism public;</w:t>
      </w:r>
    </w:p>
    <w:p w14:paraId="1901DCE6" w14:textId="77777777" w:rsidR="00C46A61" w:rsidRPr="00C46A61" w:rsidRDefault="00C46A61" w:rsidP="00AD3202">
      <w:pPr>
        <w:numPr>
          <w:ilvl w:val="0"/>
          <w:numId w:val="9"/>
        </w:numPr>
        <w:contextualSpacing/>
        <w:jc w:val="both"/>
        <w:rPr>
          <w:rFonts w:asciiTheme="minorHAnsi" w:hAnsiTheme="minorHAnsi" w:cstheme="minorHAnsi"/>
          <w:b/>
          <w:bCs/>
        </w:rPr>
      </w:pPr>
      <w:r w:rsidRPr="00C46A61">
        <w:rPr>
          <w:rFonts w:asciiTheme="minorHAnsi" w:hAnsiTheme="minorHAnsi" w:cstheme="minorHAnsi"/>
        </w:rPr>
        <w:t>nu  va realiza o modificare substanțială care afectează natura, obiectivele sau condițiile de realizare și care ar determina subminarea obiectivelor inițiale ale investiției.</w:t>
      </w:r>
    </w:p>
    <w:p w14:paraId="778427BD" w14:textId="77777777" w:rsidR="00C46A61" w:rsidRPr="00C46A61" w:rsidRDefault="00C46A61" w:rsidP="00A41253">
      <w:pPr>
        <w:ind w:left="426" w:hanging="6"/>
        <w:contextualSpacing/>
        <w:jc w:val="both"/>
        <w:rPr>
          <w:rFonts w:asciiTheme="minorHAnsi" w:eastAsia="Arial" w:hAnsiTheme="minorHAnsi" w:cstheme="minorHAnsi"/>
          <w:b/>
        </w:rPr>
      </w:pPr>
    </w:p>
    <w:p w14:paraId="23F562BE" w14:textId="77777777" w:rsidR="00C46A61" w:rsidRPr="00C46A61" w:rsidRDefault="00C46A61" w:rsidP="00A41253">
      <w:pPr>
        <w:contextualSpacing/>
        <w:jc w:val="both"/>
        <w:rPr>
          <w:rFonts w:asciiTheme="minorHAnsi" w:hAnsiTheme="minorHAnsi" w:cstheme="minorHAnsi"/>
          <w:b/>
        </w:rPr>
      </w:pPr>
    </w:p>
    <w:p w14:paraId="17D9C7DA"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t>Articolul 2 -</w:t>
      </w:r>
      <w:r w:rsidRPr="00C46A61">
        <w:rPr>
          <w:rFonts w:asciiTheme="minorHAnsi" w:hAnsiTheme="minorHAnsi" w:cstheme="minorHAnsi"/>
        </w:rPr>
        <w:t xml:space="preserve"> </w:t>
      </w:r>
      <w:r w:rsidRPr="00C46A61">
        <w:rPr>
          <w:rFonts w:asciiTheme="minorHAnsi" w:hAnsiTheme="minorHAnsi" w:cstheme="minorHAnsi"/>
          <w:b/>
        </w:rPr>
        <w:t>Completarea Condițiilor generale privind eligibilitatea cheltuielilor</w:t>
      </w:r>
      <w:r w:rsidRPr="00C46A61">
        <w:rPr>
          <w:rFonts w:asciiTheme="minorHAnsi" w:hAnsiTheme="minorHAnsi" w:cstheme="minorHAnsi"/>
        </w:rPr>
        <w:t xml:space="preserve">: </w:t>
      </w:r>
    </w:p>
    <w:p w14:paraId="18D4ABD9" w14:textId="77777777" w:rsidR="00C46A61" w:rsidRPr="00C46A61" w:rsidRDefault="00C46A61" w:rsidP="00A41253">
      <w:pPr>
        <w:contextualSpacing/>
        <w:jc w:val="both"/>
        <w:rPr>
          <w:rFonts w:asciiTheme="minorHAnsi" w:hAnsiTheme="minorHAnsi" w:cstheme="minorHAnsi"/>
        </w:rPr>
      </w:pPr>
    </w:p>
    <w:p w14:paraId="31D15968" w14:textId="77777777" w:rsidR="00C46A61" w:rsidRPr="00C46A61" w:rsidRDefault="00C46A61" w:rsidP="00AD3202">
      <w:pPr>
        <w:pStyle w:val="ListParagraph"/>
        <w:numPr>
          <w:ilvl w:val="0"/>
          <w:numId w:val="6"/>
        </w:numPr>
        <w:spacing w:line="240" w:lineRule="auto"/>
        <w:ind w:left="786"/>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Cheltuielile sunt considerate eligibile dacă sunt în conformitate cu:</w:t>
      </w:r>
    </w:p>
    <w:p w14:paraId="475FBFC0" w14:textId="0C830585"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a) </w:t>
      </w:r>
      <w:r w:rsidRPr="00C46A61">
        <w:rPr>
          <w:rFonts w:asciiTheme="minorHAnsi" w:hAnsiTheme="minorHAnsi" w:cstheme="minorHAnsi"/>
          <w:shd w:val="clear" w:color="auto" w:fill="FFFFFF"/>
        </w:rPr>
        <w:t xml:space="preserve">Regulamentul (UE) 2021/1.060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24 iunie 2021 de stabilire a dispozițiilor comune privind Fondul european de dezvoltare regională, Fondul social european Plus, Fondul de coeziune, Fondul pentru o </w:t>
      </w:r>
      <w:proofErr w:type="spellStart"/>
      <w:r w:rsidRPr="00C46A61">
        <w:rPr>
          <w:rFonts w:asciiTheme="minorHAnsi" w:hAnsiTheme="minorHAnsi" w:cstheme="minorHAnsi"/>
          <w:shd w:val="clear" w:color="auto" w:fill="FFFFFF"/>
        </w:rPr>
        <w:t>tranziţie</w:t>
      </w:r>
      <w:proofErr w:type="spellEnd"/>
      <w:r w:rsidRPr="00C46A61">
        <w:rPr>
          <w:rFonts w:asciiTheme="minorHAnsi" w:hAnsiTheme="minorHAnsi" w:cstheme="minorHAnsi"/>
          <w:shd w:val="clear" w:color="auto" w:fill="FFFFFF"/>
        </w:rPr>
        <w:t xml:space="preserve"> justă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european pentru afaceri maritime, pescuit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acvacultură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de stabilire a normelor financiare aplicabile acestor fonduri, precum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Fondului pentru azil, </w:t>
      </w:r>
      <w:proofErr w:type="spellStart"/>
      <w:r w:rsidRPr="00C46A61">
        <w:rPr>
          <w:rFonts w:asciiTheme="minorHAnsi" w:hAnsiTheme="minorHAnsi" w:cstheme="minorHAnsi"/>
          <w:shd w:val="clear" w:color="auto" w:fill="FFFFFF"/>
        </w:rPr>
        <w:t>migraţie</w:t>
      </w:r>
      <w:proofErr w:type="spellEnd"/>
      <w:r w:rsidRPr="00C46A61">
        <w:rPr>
          <w:rFonts w:asciiTheme="minorHAnsi" w:hAnsiTheme="minorHAnsi" w:cstheme="minorHAnsi"/>
          <w:shd w:val="clear" w:color="auto" w:fill="FFFFFF"/>
        </w:rPr>
        <w:t xml:space="preserve">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integrare, Fondului pentru securitate internă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Instrumentului de sprijin financiar pentru managementul frontierelor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politica de vize;</w:t>
      </w:r>
    </w:p>
    <w:p w14:paraId="3F4C01D7" w14:textId="77777777"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b) </w:t>
      </w:r>
      <w:r w:rsidRPr="00C46A61">
        <w:rPr>
          <w:rFonts w:asciiTheme="minorHAnsi" w:hAnsiTheme="minorHAnsi" w:cstheme="minorHAnsi"/>
          <w:shd w:val="clear" w:color="auto" w:fill="FFFFFF"/>
        </w:rPr>
        <w:t>Regulamentul (UE) </w:t>
      </w:r>
      <w:hyperlink r:id="rId8" w:tgtFrame="_blank" w:history="1">
        <w:r w:rsidRPr="00C46A61">
          <w:rPr>
            <w:rStyle w:val="Hyperlink"/>
            <w:rFonts w:asciiTheme="minorHAnsi" w:hAnsiTheme="minorHAnsi" w:cstheme="minorHAnsi"/>
            <w:shd w:val="clear" w:color="auto" w:fill="FFFFFF"/>
          </w:rPr>
          <w:t>2021/1.058</w:t>
        </w:r>
      </w:hyperlink>
      <w:r w:rsidRPr="00C46A61">
        <w:rPr>
          <w:rFonts w:asciiTheme="minorHAnsi" w:hAnsiTheme="minorHAnsi" w:cstheme="minorHAnsi"/>
          <w:shd w:val="clear" w:color="auto" w:fill="FFFFFF"/>
        </w:rPr>
        <w:t xml:space="preserve">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24 iunie 2021 privind Fondul european de dezvoltare regională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de coeziune,</w:t>
      </w:r>
    </w:p>
    <w:p w14:paraId="61EF6DD2" w14:textId="77777777" w:rsidR="00C46A61" w:rsidRPr="00C46A61" w:rsidRDefault="00C46A61" w:rsidP="00A41253">
      <w:pPr>
        <w:ind w:left="360"/>
        <w:contextualSpacing/>
        <w:jc w:val="both"/>
        <w:rPr>
          <w:rFonts w:asciiTheme="minorHAnsi" w:hAnsiTheme="minorHAnsi" w:cstheme="minorHAnsi"/>
        </w:rPr>
      </w:pPr>
      <w:r w:rsidRPr="00C46A61">
        <w:rPr>
          <w:rFonts w:asciiTheme="minorHAnsi" w:hAnsiTheme="minorHAnsi" w:cstheme="minorHAnsi"/>
        </w:rPr>
        <w:t>(c)</w:t>
      </w:r>
      <w:r w:rsidRPr="00C46A61">
        <w:rPr>
          <w:rFonts w:asciiTheme="minorHAnsi" w:hAnsiTheme="minorHAnsi" w:cstheme="minorHAnsi"/>
          <w:shd w:val="clear" w:color="auto" w:fill="FFFFFF"/>
        </w:rPr>
        <w:t xml:space="preserve"> Regulamentul (UE, EURATOM) </w:t>
      </w:r>
      <w:hyperlink r:id="rId9" w:tgtFrame="_blank" w:history="1">
        <w:r w:rsidRPr="00C46A61">
          <w:rPr>
            <w:rStyle w:val="Hyperlink"/>
            <w:rFonts w:asciiTheme="minorHAnsi" w:hAnsiTheme="minorHAnsi" w:cstheme="minorHAnsi"/>
            <w:shd w:val="clear" w:color="auto" w:fill="FFFFFF"/>
          </w:rPr>
          <w:t>2018/1.046</w:t>
        </w:r>
      </w:hyperlink>
      <w:r w:rsidRPr="00C46A61">
        <w:rPr>
          <w:rFonts w:asciiTheme="minorHAnsi" w:hAnsiTheme="minorHAnsi" w:cstheme="minorHAnsi"/>
          <w:shd w:val="clear" w:color="auto" w:fill="FFFFFF"/>
        </w:rPr>
        <w:t xml:space="preserve">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18 iunie 2018 privind normele financiare aplicabile bugetului general al Uniunii, de modificare a Regulamentelor (UE) </w:t>
      </w:r>
      <w:hyperlink r:id="rId10" w:tgtFrame="_blank" w:history="1">
        <w:r w:rsidRPr="00C46A61">
          <w:rPr>
            <w:rStyle w:val="Hyperlink"/>
            <w:rFonts w:asciiTheme="minorHAnsi" w:hAnsiTheme="minorHAnsi" w:cstheme="minorHAnsi"/>
            <w:shd w:val="clear" w:color="auto" w:fill="FFFFFF"/>
          </w:rPr>
          <w:t>nr. 1.296/2013</w:t>
        </w:r>
      </w:hyperlink>
      <w:r w:rsidRPr="00C46A61">
        <w:rPr>
          <w:rFonts w:asciiTheme="minorHAnsi" w:hAnsiTheme="minorHAnsi" w:cstheme="minorHAnsi"/>
          <w:shd w:val="clear" w:color="auto" w:fill="FFFFFF"/>
        </w:rPr>
        <w:t>, (UE) </w:t>
      </w:r>
      <w:hyperlink r:id="rId11" w:tgtFrame="_blank" w:history="1">
        <w:r w:rsidRPr="00C46A61">
          <w:rPr>
            <w:rStyle w:val="Hyperlink"/>
            <w:rFonts w:asciiTheme="minorHAnsi" w:hAnsiTheme="minorHAnsi" w:cstheme="minorHAnsi"/>
            <w:shd w:val="clear" w:color="auto" w:fill="FFFFFF"/>
          </w:rPr>
          <w:t>nr. 1.301/2013</w:t>
        </w:r>
      </w:hyperlink>
      <w:r w:rsidRPr="00C46A61">
        <w:rPr>
          <w:rFonts w:asciiTheme="minorHAnsi" w:hAnsiTheme="minorHAnsi" w:cstheme="minorHAnsi"/>
          <w:shd w:val="clear" w:color="auto" w:fill="FFFFFF"/>
        </w:rPr>
        <w:t>, (UE) </w:t>
      </w:r>
      <w:hyperlink r:id="rId12" w:tgtFrame="_blank" w:history="1">
        <w:r w:rsidRPr="00C46A61">
          <w:rPr>
            <w:rStyle w:val="Hyperlink"/>
            <w:rFonts w:asciiTheme="minorHAnsi" w:hAnsiTheme="minorHAnsi" w:cstheme="minorHAnsi"/>
            <w:shd w:val="clear" w:color="auto" w:fill="FFFFFF"/>
          </w:rPr>
          <w:t>nr. 1.303/2013</w:t>
        </w:r>
      </w:hyperlink>
      <w:r w:rsidRPr="00C46A61">
        <w:rPr>
          <w:rFonts w:asciiTheme="minorHAnsi" w:hAnsiTheme="minorHAnsi" w:cstheme="minorHAnsi"/>
          <w:shd w:val="clear" w:color="auto" w:fill="FFFFFF"/>
        </w:rPr>
        <w:t>, (UE) </w:t>
      </w:r>
      <w:hyperlink r:id="rId13" w:tgtFrame="_blank" w:history="1">
        <w:r w:rsidRPr="00C46A61">
          <w:rPr>
            <w:rStyle w:val="Hyperlink"/>
            <w:rFonts w:asciiTheme="minorHAnsi" w:hAnsiTheme="minorHAnsi" w:cstheme="minorHAnsi"/>
            <w:shd w:val="clear" w:color="auto" w:fill="FFFFFF"/>
          </w:rPr>
          <w:t>nr. 1.304/2013</w:t>
        </w:r>
      </w:hyperlink>
      <w:r w:rsidRPr="00C46A61">
        <w:rPr>
          <w:rFonts w:asciiTheme="minorHAnsi" w:hAnsiTheme="minorHAnsi" w:cstheme="minorHAnsi"/>
          <w:shd w:val="clear" w:color="auto" w:fill="FFFFFF"/>
        </w:rPr>
        <w:t>, (UE) </w:t>
      </w:r>
      <w:hyperlink r:id="rId14" w:tgtFrame="_blank" w:history="1">
        <w:r w:rsidRPr="00C46A61">
          <w:rPr>
            <w:rStyle w:val="Hyperlink"/>
            <w:rFonts w:asciiTheme="minorHAnsi" w:hAnsiTheme="minorHAnsi" w:cstheme="minorHAnsi"/>
            <w:shd w:val="clear" w:color="auto" w:fill="FFFFFF"/>
          </w:rPr>
          <w:t>nr. 1.309/2013</w:t>
        </w:r>
      </w:hyperlink>
      <w:r w:rsidRPr="00C46A61">
        <w:rPr>
          <w:rFonts w:asciiTheme="minorHAnsi" w:hAnsiTheme="minorHAnsi" w:cstheme="minorHAnsi"/>
          <w:shd w:val="clear" w:color="auto" w:fill="FFFFFF"/>
        </w:rPr>
        <w:t>, (UE) </w:t>
      </w:r>
      <w:hyperlink r:id="rId15" w:tgtFrame="_blank" w:history="1">
        <w:r w:rsidRPr="00C46A61">
          <w:rPr>
            <w:rStyle w:val="Hyperlink"/>
            <w:rFonts w:asciiTheme="minorHAnsi" w:hAnsiTheme="minorHAnsi" w:cstheme="minorHAnsi"/>
            <w:shd w:val="clear" w:color="auto" w:fill="FFFFFF"/>
          </w:rPr>
          <w:t>nr. 1.316/2013</w:t>
        </w:r>
      </w:hyperlink>
      <w:r w:rsidRPr="00C46A61">
        <w:rPr>
          <w:rFonts w:asciiTheme="minorHAnsi" w:hAnsiTheme="minorHAnsi" w:cstheme="minorHAnsi"/>
          <w:shd w:val="clear" w:color="auto" w:fill="FFFFFF"/>
        </w:rPr>
        <w:t>, (UE) </w:t>
      </w:r>
      <w:hyperlink r:id="rId16" w:tgtFrame="_blank" w:history="1">
        <w:r w:rsidRPr="00C46A61">
          <w:rPr>
            <w:rStyle w:val="Hyperlink"/>
            <w:rFonts w:asciiTheme="minorHAnsi" w:hAnsiTheme="minorHAnsi" w:cstheme="minorHAnsi"/>
            <w:shd w:val="clear" w:color="auto" w:fill="FFFFFF"/>
          </w:rPr>
          <w:t>nr. 223/2014</w:t>
        </w:r>
      </w:hyperlink>
      <w:r w:rsidRPr="00C46A61">
        <w:rPr>
          <w:rFonts w:asciiTheme="minorHAnsi" w:hAnsiTheme="minorHAnsi" w:cstheme="minorHAnsi"/>
          <w:shd w:val="clear" w:color="auto" w:fill="FFFFFF"/>
        </w:rPr>
        <w:t>, (UE) </w:t>
      </w:r>
      <w:hyperlink r:id="rId17" w:tgtFrame="_blank" w:history="1">
        <w:r w:rsidRPr="00C46A61">
          <w:rPr>
            <w:rStyle w:val="Hyperlink"/>
            <w:rFonts w:asciiTheme="minorHAnsi" w:hAnsiTheme="minorHAnsi" w:cstheme="minorHAnsi"/>
            <w:shd w:val="clear" w:color="auto" w:fill="FFFFFF"/>
          </w:rPr>
          <w:t>nr. 283/2014</w:t>
        </w:r>
      </w:hyperlink>
      <w:r w:rsidRPr="00C46A61">
        <w:rPr>
          <w:rFonts w:asciiTheme="minorHAnsi" w:hAnsiTheme="minorHAnsi" w:cstheme="minorHAnsi"/>
        </w:rPr>
        <w:t xml:space="preserve"> </w:t>
      </w:r>
    </w:p>
    <w:p w14:paraId="3954ED87" w14:textId="2A27ABB6"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(d) Hotărârea Guvernului nr. 873/ 2022 </w:t>
      </w:r>
      <w:r w:rsidRPr="00C46A61">
        <w:rPr>
          <w:rFonts w:asciiTheme="minorHAnsi" w:hAnsiTheme="minorHAnsi" w:cstheme="minorHAnsi"/>
          <w:shd w:val="clear" w:color="auto" w:fill="FFFFFF"/>
        </w:rPr>
        <w:t xml:space="preserve">pentru stabilirea cadrului legal privind eligibilitatea cheltuielilor efectuate de beneficiari în cadrul operațiunilor finanțate în perioada de </w:t>
      </w:r>
      <w:r w:rsidRPr="00C46A61">
        <w:rPr>
          <w:rFonts w:asciiTheme="minorHAnsi" w:hAnsiTheme="minorHAnsi" w:cstheme="minorHAnsi"/>
          <w:shd w:val="clear" w:color="auto" w:fill="FFFFFF"/>
        </w:rPr>
        <w:lastRenderedPageBreak/>
        <w:t xml:space="preserve">programare 2021-2027 prin Fondul european de dezvoltare regională, Fondul social european Plus, Fondul de coeziune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pentru o tranziție justă</w:t>
      </w:r>
    </w:p>
    <w:p w14:paraId="0A291E86" w14:textId="77777777" w:rsidR="00C46A61" w:rsidRPr="00C46A61" w:rsidRDefault="00C46A61" w:rsidP="00A41253">
      <w:pPr>
        <w:ind w:left="360"/>
        <w:contextualSpacing/>
        <w:jc w:val="both"/>
        <w:rPr>
          <w:rFonts w:asciiTheme="minorHAnsi" w:hAnsiTheme="minorHAnsi" w:cstheme="minorHAnsi"/>
          <w:lang w:eastAsia="en-US"/>
        </w:rPr>
      </w:pPr>
      <w:r w:rsidRPr="00C46A61">
        <w:rPr>
          <w:rFonts w:asciiTheme="minorHAnsi" w:hAnsiTheme="minorHAnsi" w:cstheme="minorHAnsi"/>
          <w:lang w:eastAsia="en-US"/>
        </w:rPr>
        <w:t xml:space="preserve">(e) Ghidul Solicitantului aprobat prin Decizia Directorului AM PR Centru nr………. </w:t>
      </w:r>
    </w:p>
    <w:p w14:paraId="6684C348" w14:textId="77777777" w:rsidR="00C46A61" w:rsidRPr="00C46A61" w:rsidRDefault="00C46A61" w:rsidP="00A41253">
      <w:pPr>
        <w:contextualSpacing/>
        <w:jc w:val="both"/>
        <w:rPr>
          <w:rFonts w:asciiTheme="minorHAnsi" w:hAnsiTheme="minorHAnsi" w:cstheme="minorHAnsi"/>
          <w:color w:val="FF0000"/>
        </w:rPr>
      </w:pPr>
    </w:p>
    <w:p w14:paraId="0E44A1BD" w14:textId="77777777" w:rsidR="00C46A61" w:rsidRPr="00C46A61" w:rsidRDefault="00C46A61" w:rsidP="00AD3202">
      <w:pPr>
        <w:pStyle w:val="ListParagraph"/>
        <w:numPr>
          <w:ilvl w:val="0"/>
          <w:numId w:val="6"/>
        </w:numPr>
        <w:spacing w:line="240" w:lineRule="auto"/>
        <w:ind w:left="709" w:hanging="283"/>
        <w:jc w:val="both"/>
        <w:rPr>
          <w:rFonts w:asciiTheme="minorHAnsi" w:hAnsiTheme="minorHAnsi" w:cstheme="minorHAnsi"/>
          <w:b/>
          <w:sz w:val="24"/>
          <w:szCs w:val="24"/>
          <w:lang w:val="ro-RO"/>
        </w:rPr>
      </w:pPr>
      <w:r w:rsidRPr="00C46A61">
        <w:rPr>
          <w:rFonts w:asciiTheme="minorHAnsi" w:hAnsiTheme="minorHAnsi" w:cstheme="minorHAnsi"/>
          <w:b/>
          <w:iCs/>
          <w:sz w:val="24"/>
          <w:szCs w:val="24"/>
          <w:lang w:val="ro-RO"/>
        </w:rPr>
        <w:t xml:space="preserve"> </w:t>
      </w:r>
      <w:r w:rsidRPr="00C46A61">
        <w:rPr>
          <w:rFonts w:asciiTheme="minorHAnsi" w:hAnsiTheme="minorHAnsi" w:cstheme="minorHAnsi"/>
          <w:sz w:val="24"/>
          <w:szCs w:val="24"/>
          <w:shd w:val="clear" w:color="auto" w:fill="FFFFFF"/>
          <w:lang w:val="ro-RO"/>
        </w:rPr>
        <w:t xml:space="preserve">În cazul în care AM identifică cheltuieli care nu respectă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de legalitate, regularitate ori conformitate stabilite prin prevederile </w:t>
      </w:r>
      <w:proofErr w:type="spellStart"/>
      <w:r w:rsidRPr="00C46A61">
        <w:rPr>
          <w:rFonts w:asciiTheme="minorHAnsi" w:hAnsiTheme="minorHAnsi" w:cstheme="minorHAnsi"/>
          <w:sz w:val="24"/>
          <w:szCs w:val="24"/>
          <w:shd w:val="clear" w:color="auto" w:fill="FFFFFF"/>
          <w:lang w:val="ro-RO"/>
        </w:rPr>
        <w:t>legislaţiei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comunitare în vigoare, inclusiv în domeniul achizițiilor publice, în verificarea cererilor de rambursare/plată, înainte de efectuarea </w:t>
      </w:r>
      <w:proofErr w:type="spellStart"/>
      <w:r w:rsidRPr="00C46A61">
        <w:rPr>
          <w:rFonts w:asciiTheme="minorHAnsi" w:hAnsiTheme="minorHAnsi" w:cstheme="minorHAnsi"/>
          <w:sz w:val="24"/>
          <w:szCs w:val="24"/>
          <w:shd w:val="clear" w:color="auto" w:fill="FFFFFF"/>
          <w:lang w:val="ro-RO"/>
        </w:rPr>
        <w:t>plăţilor</w:t>
      </w:r>
      <w:proofErr w:type="spellEnd"/>
      <w:r w:rsidRPr="00C46A61">
        <w:rPr>
          <w:rFonts w:asciiTheme="minorHAnsi" w:hAnsiTheme="minorHAnsi" w:cstheme="minorHAnsi"/>
          <w:sz w:val="24"/>
          <w:szCs w:val="24"/>
          <w:shd w:val="clear" w:color="auto" w:fill="FFFFFF"/>
          <w:lang w:val="ro-RO"/>
        </w:rPr>
        <w:t xml:space="preserve"> aferente acestora, aplică reduceri procentuale/corecții financiare/ declară cheltuieli neeligibile din sumele solicitate la plată de către beneficiar,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 care reglementează </w:t>
      </w:r>
      <w:proofErr w:type="spellStart"/>
      <w:r w:rsidRPr="00C46A61">
        <w:rPr>
          <w:rFonts w:asciiTheme="minorHAnsi" w:hAnsiTheme="minorHAnsi" w:cstheme="minorHAnsi"/>
          <w:sz w:val="24"/>
          <w:szCs w:val="24"/>
          <w:shd w:val="clear" w:color="auto" w:fill="FFFFFF"/>
          <w:lang w:val="ro-RO"/>
        </w:rPr>
        <w:t>sancţionarea</w:t>
      </w:r>
      <w:proofErr w:type="spellEnd"/>
      <w:r w:rsidRPr="00C46A61">
        <w:rPr>
          <w:rFonts w:asciiTheme="minorHAnsi" w:hAnsiTheme="minorHAnsi" w:cstheme="minorHAnsi"/>
          <w:sz w:val="24"/>
          <w:szCs w:val="24"/>
          <w:shd w:val="clear" w:color="auto" w:fill="FFFFFF"/>
          <w:lang w:val="ro-RO"/>
        </w:rPr>
        <w:t xml:space="preserve"> neregulilor apărute în </w:t>
      </w:r>
      <w:proofErr w:type="spellStart"/>
      <w:r w:rsidRPr="00C46A61">
        <w:rPr>
          <w:rFonts w:asciiTheme="minorHAnsi" w:hAnsiTheme="minorHAnsi" w:cstheme="minorHAnsi"/>
          <w:sz w:val="24"/>
          <w:szCs w:val="24"/>
          <w:shd w:val="clear" w:color="auto" w:fill="FFFFFF"/>
          <w:lang w:val="ro-RO"/>
        </w:rPr>
        <w:t>obţinerea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utilizarea fondurilor europene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a fondurilor publice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aferente acestora, în conformitate cu prevederile OUG nr. 66/2011 privind prevenirea, constatarea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sancţionarea</w:t>
      </w:r>
      <w:proofErr w:type="spellEnd"/>
      <w:r w:rsidRPr="00C46A61">
        <w:rPr>
          <w:rFonts w:asciiTheme="minorHAnsi" w:hAnsiTheme="minorHAnsi" w:cstheme="minorHAnsi"/>
          <w:sz w:val="24"/>
          <w:szCs w:val="24"/>
          <w:shd w:val="clear" w:color="auto" w:fill="FFFFFF"/>
          <w:lang w:val="ro-RO"/>
        </w:rPr>
        <w:t xml:space="preserve"> neregulilor apărute în </w:t>
      </w:r>
      <w:proofErr w:type="spellStart"/>
      <w:r w:rsidRPr="00C46A61">
        <w:rPr>
          <w:rFonts w:asciiTheme="minorHAnsi" w:hAnsiTheme="minorHAnsi" w:cstheme="minorHAnsi"/>
          <w:sz w:val="24"/>
          <w:szCs w:val="24"/>
          <w:shd w:val="clear" w:color="auto" w:fill="FFFFFF"/>
          <w:lang w:val="ro-RO"/>
        </w:rPr>
        <w:t>obţinerea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utilizarea fondurilor europene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a fondurilor publice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aferente acestora, cu modificările și completările ulterioare.  AM va notifica beneficiarul cu privire la aceste sume.</w:t>
      </w:r>
    </w:p>
    <w:p w14:paraId="79FD7772" w14:textId="77777777" w:rsidR="00C46A61" w:rsidRPr="00C46A61" w:rsidRDefault="00C46A61" w:rsidP="00A41253">
      <w:pPr>
        <w:ind w:left="360"/>
        <w:contextualSpacing/>
        <w:jc w:val="both"/>
        <w:rPr>
          <w:rFonts w:asciiTheme="minorHAnsi" w:hAnsiTheme="minorHAnsi" w:cstheme="minorHAnsi"/>
        </w:rPr>
      </w:pPr>
    </w:p>
    <w:p w14:paraId="0BDC3B91" w14:textId="77777777" w:rsidR="00C46A61" w:rsidRPr="00C46A61" w:rsidRDefault="00C46A61" w:rsidP="00A41253">
      <w:pPr>
        <w:contextualSpacing/>
        <w:jc w:val="both"/>
        <w:rPr>
          <w:rFonts w:asciiTheme="minorHAnsi" w:hAnsiTheme="minorHAnsi" w:cstheme="minorHAnsi"/>
          <w:b/>
        </w:rPr>
      </w:pPr>
      <w:bookmarkStart w:id="6" w:name="_Hlk177057404"/>
      <w:r w:rsidRPr="00C46A61">
        <w:rPr>
          <w:rFonts w:asciiTheme="minorHAnsi" w:hAnsiTheme="minorHAnsi" w:cstheme="minorHAnsi"/>
          <w:b/>
        </w:rPr>
        <w:t>Articolul 3</w:t>
      </w:r>
      <w:r w:rsidRPr="00C46A61">
        <w:rPr>
          <w:rFonts w:asciiTheme="minorHAnsi" w:hAnsiTheme="minorHAnsi" w:cstheme="minorHAnsi"/>
        </w:rPr>
        <w:t xml:space="preserve"> - </w:t>
      </w:r>
      <w:r w:rsidRPr="00C46A61">
        <w:rPr>
          <w:rFonts w:asciiTheme="minorHAnsi" w:hAnsiTheme="minorHAnsi" w:cstheme="minorHAnsi"/>
          <w:b/>
        </w:rPr>
        <w:t xml:space="preserve">Completarea și modificarea Condițiilor generale privind acordarea și recuperarea </w:t>
      </w:r>
      <w:proofErr w:type="spellStart"/>
      <w:r w:rsidRPr="00C46A61">
        <w:rPr>
          <w:rFonts w:asciiTheme="minorHAnsi" w:hAnsiTheme="minorHAnsi" w:cstheme="minorHAnsi"/>
          <w:b/>
        </w:rPr>
        <w:t>prefinanțării</w:t>
      </w:r>
      <w:proofErr w:type="spellEnd"/>
      <w:r w:rsidRPr="00C46A61">
        <w:rPr>
          <w:rFonts w:asciiTheme="minorHAnsi" w:hAnsiTheme="minorHAnsi" w:cstheme="minorHAnsi"/>
          <w:b/>
        </w:rPr>
        <w:t>:</w:t>
      </w:r>
    </w:p>
    <w:p w14:paraId="1AE5D390" w14:textId="129AC2D9" w:rsidR="00C46A61" w:rsidRPr="00C46A61" w:rsidRDefault="00C46A61" w:rsidP="00AD3202">
      <w:pPr>
        <w:pStyle w:val="ListParagraph"/>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46A61">
        <w:rPr>
          <w:rFonts w:asciiTheme="minorHAnsi" w:hAnsiTheme="minorHAnsi" w:cstheme="minorHAnsi"/>
          <w:sz w:val="24"/>
          <w:szCs w:val="24"/>
          <w:shd w:val="clear" w:color="auto" w:fill="FFFFFF"/>
          <w:lang w:val="ro-RO"/>
        </w:rPr>
        <w:t>tranziţie</w:t>
      </w:r>
      <w:proofErr w:type="spellEnd"/>
      <w:r w:rsidRPr="00C46A61">
        <w:rPr>
          <w:rFonts w:asciiTheme="minorHAnsi" w:hAnsiTheme="minorHAnsi" w:cstheme="minorHAnsi"/>
          <w:sz w:val="24"/>
          <w:szCs w:val="24"/>
          <w:shd w:val="clear" w:color="auto" w:fill="FFFFFF"/>
          <w:lang w:val="ro-RO"/>
        </w:rPr>
        <w:t xml:space="preserve"> justă, cu modificările și completările ulterioare, în cadrul proiectelor finanțate din PR Centru se poate acorda </w:t>
      </w:r>
      <w:proofErr w:type="spellStart"/>
      <w:r w:rsidRPr="00C46A61">
        <w:rPr>
          <w:rFonts w:asciiTheme="minorHAnsi" w:hAnsiTheme="minorHAnsi" w:cstheme="minorHAnsi"/>
          <w:sz w:val="24"/>
          <w:szCs w:val="24"/>
          <w:shd w:val="clear" w:color="auto" w:fill="FFFFFF"/>
          <w:lang w:val="ro-RO"/>
        </w:rPr>
        <w:t>prefinanţare</w:t>
      </w:r>
      <w:proofErr w:type="spellEnd"/>
      <w:r w:rsidRPr="00C46A61">
        <w:rPr>
          <w:rFonts w:asciiTheme="minorHAnsi" w:hAnsiTheme="minorHAnsi" w:cstheme="minorHAnsi"/>
          <w:sz w:val="24"/>
          <w:szCs w:val="24"/>
          <w:shd w:val="clear" w:color="auto" w:fill="FFFFFF"/>
          <w:lang w:val="ro-RO"/>
        </w:rPr>
        <w:t xml:space="preserve"> în </w:t>
      </w:r>
      <w:r w:rsidRPr="00C46A61">
        <w:rPr>
          <w:rFonts w:asciiTheme="minorHAnsi" w:hAnsiTheme="minorHAnsi" w:cstheme="minorHAnsi"/>
          <w:color w:val="000000"/>
          <w:sz w:val="24"/>
          <w:szCs w:val="24"/>
          <w:shd w:val="clear" w:color="auto" w:fill="FFFFFF"/>
          <w:lang w:val="ro-RO"/>
        </w:rPr>
        <w:t>tranșele prevăzute de prevederile legale în vigoare</w:t>
      </w:r>
      <w:r w:rsidRPr="00C46A61">
        <w:rPr>
          <w:rFonts w:asciiTheme="minorHAnsi" w:hAnsiTheme="minorHAnsi" w:cstheme="minorHAnsi"/>
          <w:sz w:val="24"/>
          <w:szCs w:val="24"/>
          <w:shd w:val="clear" w:color="auto" w:fill="FFFFFF"/>
          <w:lang w:val="ro-RO"/>
        </w:rPr>
        <w:t xml:space="preserve">, fără </w:t>
      </w:r>
      <w:proofErr w:type="spellStart"/>
      <w:r w:rsidRPr="00C46A61">
        <w:rPr>
          <w:rFonts w:asciiTheme="minorHAnsi" w:hAnsiTheme="minorHAnsi" w:cstheme="minorHAnsi"/>
          <w:sz w:val="24"/>
          <w:szCs w:val="24"/>
          <w:shd w:val="clear" w:color="auto" w:fill="FFFFFF"/>
          <w:lang w:val="ro-RO"/>
        </w:rPr>
        <w:t>depăşirea</w:t>
      </w:r>
      <w:proofErr w:type="spellEnd"/>
      <w:r w:rsidRPr="00C46A61">
        <w:rPr>
          <w:rFonts w:asciiTheme="minorHAnsi" w:hAnsiTheme="minorHAnsi" w:cstheme="minorHAnsi"/>
          <w:sz w:val="24"/>
          <w:szCs w:val="24"/>
          <w:shd w:val="clear" w:color="auto" w:fill="FFFFFF"/>
          <w:lang w:val="ro-RO"/>
        </w:rPr>
        <w:t xml:space="preserve"> valorii totale eligibile a acestuia, Beneficiarilor/Liderilor de parteneriat/Partenerilor, </w:t>
      </w:r>
      <w:proofErr w:type="spellStart"/>
      <w:r w:rsidRPr="00C46A61">
        <w:rPr>
          <w:rFonts w:asciiTheme="minorHAnsi" w:hAnsiTheme="minorHAnsi" w:cstheme="minorHAnsi"/>
          <w:sz w:val="24"/>
          <w:szCs w:val="24"/>
          <w:shd w:val="clear" w:color="auto" w:fill="FFFFFF"/>
          <w:lang w:val="ro-RO"/>
        </w:rPr>
        <w:t>alţii</w:t>
      </w:r>
      <w:proofErr w:type="spellEnd"/>
      <w:r w:rsidRPr="00C46A61">
        <w:rPr>
          <w:rFonts w:asciiTheme="minorHAnsi" w:hAnsiTheme="minorHAnsi" w:cstheme="minorHAnsi"/>
          <w:sz w:val="24"/>
          <w:szCs w:val="24"/>
          <w:shd w:val="clear" w:color="auto" w:fill="FFFFFF"/>
          <w:lang w:val="ro-RO"/>
        </w:rPr>
        <w:t xml:space="preserve"> decât cei prevăzuți la art.7 alin (1)-(5), (8), (</w:t>
      </w:r>
      <w:bookmarkStart w:id="7" w:name="_Hlk177058867"/>
      <w:r w:rsidRPr="00C46A61">
        <w:rPr>
          <w:rFonts w:asciiTheme="minorHAnsi" w:hAnsiTheme="minorHAnsi" w:cstheme="minorHAnsi"/>
          <w:sz w:val="24"/>
          <w:szCs w:val="24"/>
          <w:shd w:val="clear" w:color="auto" w:fill="FFFFFF"/>
          <w:lang w:val="ro-RO"/>
        </w:rPr>
        <w:t xml:space="preserve">10) și (15) </w:t>
      </w:r>
      <w:bookmarkEnd w:id="7"/>
      <w:r w:rsidRPr="00C46A61">
        <w:rPr>
          <w:rFonts w:asciiTheme="minorHAnsi" w:hAnsiTheme="minorHAnsi" w:cstheme="minorHAnsi"/>
          <w:sz w:val="24"/>
          <w:szCs w:val="24"/>
          <w:shd w:val="clear" w:color="auto" w:fill="FFFFFF"/>
          <w:lang w:val="ro-RO"/>
        </w:rPr>
        <w:t xml:space="preserve">din actul normativ de mai sus. </w:t>
      </w:r>
      <w:proofErr w:type="spellStart"/>
      <w:r w:rsidRPr="00C46A61">
        <w:rPr>
          <w:rFonts w:asciiTheme="minorHAnsi" w:hAnsiTheme="minorHAnsi" w:cstheme="minorHAnsi"/>
          <w:sz w:val="24"/>
          <w:szCs w:val="24"/>
          <w:shd w:val="clear" w:color="auto" w:fill="FFFFFF"/>
          <w:lang w:val="ro-RO"/>
        </w:rPr>
        <w:t>Tranşa</w:t>
      </w:r>
      <w:proofErr w:type="spellEnd"/>
      <w:r w:rsidRPr="00C46A61">
        <w:rPr>
          <w:rFonts w:asciiTheme="minorHAnsi" w:hAnsiTheme="minorHAnsi" w:cstheme="minorHAnsi"/>
          <w:sz w:val="24"/>
          <w:szCs w:val="24"/>
          <w:shd w:val="clear" w:color="auto" w:fill="FFFFFF"/>
          <w:lang w:val="ro-RO"/>
        </w:rPr>
        <w:t xml:space="preserve"> solicitată, împreună cu soldul nejustificat al </w:t>
      </w:r>
      <w:proofErr w:type="spellStart"/>
      <w:r w:rsidRPr="00C46A61">
        <w:rPr>
          <w:rFonts w:asciiTheme="minorHAnsi" w:hAnsiTheme="minorHAnsi" w:cstheme="minorHAnsi"/>
          <w:sz w:val="24"/>
          <w:szCs w:val="24"/>
          <w:shd w:val="clear" w:color="auto" w:fill="FFFFFF"/>
          <w:lang w:val="ro-RO"/>
        </w:rPr>
        <w:t>prefinanţării</w:t>
      </w:r>
      <w:proofErr w:type="spellEnd"/>
      <w:r w:rsidRPr="00C46A61">
        <w:rPr>
          <w:rFonts w:asciiTheme="minorHAnsi" w:hAnsiTheme="minorHAnsi" w:cstheme="minorHAnsi"/>
          <w:sz w:val="24"/>
          <w:szCs w:val="24"/>
          <w:shd w:val="clear" w:color="auto" w:fill="FFFFFF"/>
          <w:lang w:val="ro-RO"/>
        </w:rPr>
        <w:t xml:space="preserve">, prin cereri de rambursare, nu poate </w:t>
      </w:r>
      <w:proofErr w:type="spellStart"/>
      <w:r w:rsidRPr="00C46A61">
        <w:rPr>
          <w:rFonts w:asciiTheme="minorHAnsi" w:hAnsiTheme="minorHAnsi" w:cstheme="minorHAnsi"/>
          <w:sz w:val="24"/>
          <w:szCs w:val="24"/>
          <w:shd w:val="clear" w:color="auto" w:fill="FFFFFF"/>
          <w:lang w:val="ro-RO"/>
        </w:rPr>
        <w:t>depăşi</w:t>
      </w:r>
      <w:proofErr w:type="spellEnd"/>
      <w:r w:rsidRPr="00C46A61">
        <w:rPr>
          <w:rFonts w:asciiTheme="minorHAnsi" w:hAnsiTheme="minorHAnsi" w:cstheme="minorHAnsi"/>
          <w:sz w:val="24"/>
          <w:szCs w:val="24"/>
          <w:shd w:val="clear" w:color="auto" w:fill="FFFFFF"/>
          <w:lang w:val="ro-RO"/>
        </w:rPr>
        <w:t xml:space="preserve"> procentul indicat în actele normative. </w:t>
      </w:r>
    </w:p>
    <w:p w14:paraId="7DF20364" w14:textId="77777777" w:rsidR="00C46A61" w:rsidRPr="00C46A61" w:rsidRDefault="00C46A61" w:rsidP="00AD3202">
      <w:pPr>
        <w:pStyle w:val="ListParagraph"/>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Prin </w:t>
      </w:r>
      <w:proofErr w:type="spellStart"/>
      <w:r w:rsidRPr="00C46A61">
        <w:rPr>
          <w:rFonts w:asciiTheme="minorHAnsi" w:hAnsiTheme="minorHAnsi" w:cstheme="minorHAnsi"/>
          <w:sz w:val="24"/>
          <w:szCs w:val="24"/>
          <w:shd w:val="clear" w:color="auto" w:fill="FFFFFF"/>
          <w:lang w:val="ro-RO"/>
        </w:rPr>
        <w:t>excepţie</w:t>
      </w:r>
      <w:proofErr w:type="spellEnd"/>
      <w:r w:rsidRPr="00C46A61">
        <w:rPr>
          <w:rFonts w:asciiTheme="minorHAnsi" w:hAnsiTheme="minorHAnsi" w:cstheme="minorHAnsi"/>
          <w:sz w:val="24"/>
          <w:szCs w:val="24"/>
          <w:shd w:val="clear" w:color="auto" w:fill="FFFFFF"/>
          <w:lang w:val="ro-RO"/>
        </w:rPr>
        <w:t xml:space="preserve"> de la prevederile </w:t>
      </w:r>
      <w:r w:rsidR="00497B19">
        <w:fldChar w:fldCharType="begin"/>
      </w:r>
      <w:r w:rsidR="00497B19" w:rsidRPr="00497B19">
        <w:rPr>
          <w:lang w:val="it-IT"/>
        </w:rPr>
        <w:instrText>HYPERLINK</w:instrText>
      </w:r>
      <w:r w:rsidR="00497B19">
        <w:fldChar w:fldCharType="separate"/>
      </w:r>
      <w:r w:rsidRPr="00C46A61">
        <w:rPr>
          <w:rFonts w:asciiTheme="minorHAnsi" w:hAnsiTheme="minorHAnsi" w:cstheme="minorHAnsi"/>
          <w:sz w:val="24"/>
          <w:szCs w:val="24"/>
          <w:shd w:val="clear" w:color="auto" w:fill="FFFFFF"/>
          <w:lang w:val="ro-RO"/>
        </w:rPr>
        <w:t>alin. (1)</w:t>
      </w:r>
      <w:r w:rsidR="00497B19">
        <w:rPr>
          <w:rFonts w:asciiTheme="minorHAnsi" w:hAnsiTheme="minorHAnsi" w:cstheme="minorHAnsi"/>
          <w:sz w:val="24"/>
          <w:szCs w:val="24"/>
          <w:shd w:val="clear" w:color="auto" w:fill="FFFFFF"/>
          <w:lang w:val="ro-RO"/>
        </w:rPr>
        <w:fldChar w:fldCharType="end"/>
      </w:r>
      <w:r w:rsidRPr="00C46A61">
        <w:rPr>
          <w:rFonts w:asciiTheme="minorHAnsi" w:hAnsiTheme="minorHAnsi" w:cstheme="minorHAnsi"/>
          <w:sz w:val="24"/>
          <w:szCs w:val="24"/>
          <w:shd w:val="clear" w:color="auto" w:fill="FFFFFF"/>
          <w:lang w:val="ro-RO"/>
        </w:rPr>
        <w:t xml:space="preserve">, beneficiarilor/liderilor de parteneriat/partenerilor care primesc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sub </w:t>
      </w:r>
      <w:proofErr w:type="spellStart"/>
      <w:r w:rsidRPr="00C46A61">
        <w:rPr>
          <w:rFonts w:asciiTheme="minorHAnsi" w:hAnsiTheme="minorHAnsi" w:cstheme="minorHAnsi"/>
          <w:sz w:val="24"/>
          <w:szCs w:val="24"/>
          <w:shd w:val="clear" w:color="auto" w:fill="FFFFFF"/>
          <w:lang w:val="ro-RO"/>
        </w:rPr>
        <w:t>incidenţa</w:t>
      </w:r>
      <w:proofErr w:type="spellEnd"/>
      <w:r w:rsidRPr="00C46A61">
        <w:rPr>
          <w:rFonts w:asciiTheme="minorHAnsi" w:hAnsiTheme="minorHAnsi" w:cstheme="minorHAnsi"/>
          <w:sz w:val="24"/>
          <w:szCs w:val="24"/>
          <w:shd w:val="clear" w:color="auto" w:fill="FFFFFF"/>
          <w:lang w:val="ro-RO"/>
        </w:rPr>
        <w:t xml:space="preserve"> ajutorului de stat/de minimis li se poate acorda </w:t>
      </w:r>
      <w:proofErr w:type="spellStart"/>
      <w:r w:rsidRPr="00C46A61">
        <w:rPr>
          <w:rFonts w:asciiTheme="minorHAnsi" w:hAnsiTheme="minorHAnsi" w:cstheme="minorHAnsi"/>
          <w:sz w:val="24"/>
          <w:szCs w:val="24"/>
          <w:shd w:val="clear" w:color="auto" w:fill="FFFFFF"/>
          <w:lang w:val="ro-RO"/>
        </w:rPr>
        <w:t>prefinanţare</w:t>
      </w:r>
      <w:proofErr w:type="spellEnd"/>
      <w:r w:rsidRPr="00C46A61">
        <w:rPr>
          <w:rFonts w:asciiTheme="minorHAnsi" w:hAnsiTheme="minorHAnsi" w:cstheme="minorHAnsi"/>
          <w:sz w:val="24"/>
          <w:szCs w:val="24"/>
          <w:shd w:val="clear" w:color="auto" w:fill="FFFFFF"/>
          <w:lang w:val="ro-RO"/>
        </w:rPr>
        <w:t xml:space="preserve"> în una sau mai multe </w:t>
      </w:r>
      <w:proofErr w:type="spellStart"/>
      <w:r w:rsidRPr="00C46A61">
        <w:rPr>
          <w:rFonts w:asciiTheme="minorHAnsi" w:hAnsiTheme="minorHAnsi" w:cstheme="minorHAnsi"/>
          <w:sz w:val="24"/>
          <w:szCs w:val="24"/>
          <w:shd w:val="clear" w:color="auto" w:fill="FFFFFF"/>
          <w:lang w:val="ro-RO"/>
        </w:rPr>
        <w:t>tranşe</w:t>
      </w:r>
      <w:proofErr w:type="spellEnd"/>
      <w:r w:rsidRPr="00C46A61">
        <w:rPr>
          <w:rFonts w:asciiTheme="minorHAnsi" w:hAnsiTheme="minorHAnsi" w:cstheme="minorHAnsi"/>
          <w:sz w:val="24"/>
          <w:szCs w:val="24"/>
          <w:shd w:val="clear" w:color="auto" w:fill="FFFFFF"/>
          <w:lang w:val="ro-RO"/>
        </w:rPr>
        <w:t xml:space="preserve"> de maximum 40% din valoarea totală a ajutorului, cu </w:t>
      </w:r>
      <w:proofErr w:type="spellStart"/>
      <w:r w:rsidRPr="00C46A61">
        <w:rPr>
          <w:rFonts w:asciiTheme="minorHAnsi" w:hAnsiTheme="minorHAnsi" w:cstheme="minorHAnsi"/>
          <w:sz w:val="24"/>
          <w:szCs w:val="24"/>
          <w:shd w:val="clear" w:color="auto" w:fill="FFFFFF"/>
          <w:lang w:val="ro-RO"/>
        </w:rPr>
        <w:t>condiţia</w:t>
      </w:r>
      <w:proofErr w:type="spellEnd"/>
      <w:r w:rsidRPr="00C46A61">
        <w:rPr>
          <w:rFonts w:asciiTheme="minorHAnsi" w:hAnsiTheme="minorHAnsi" w:cstheme="minorHAnsi"/>
          <w:sz w:val="24"/>
          <w:szCs w:val="24"/>
          <w:shd w:val="clear" w:color="auto" w:fill="FFFFFF"/>
          <w:lang w:val="ro-RO"/>
        </w:rPr>
        <w:t xml:space="preserve"> constituirii unei </w:t>
      </w:r>
      <w:proofErr w:type="spellStart"/>
      <w:r w:rsidRPr="00C46A61">
        <w:rPr>
          <w:rFonts w:asciiTheme="minorHAnsi" w:hAnsiTheme="minorHAnsi" w:cstheme="minorHAnsi"/>
          <w:sz w:val="24"/>
          <w:szCs w:val="24"/>
          <w:shd w:val="clear" w:color="auto" w:fill="FFFFFF"/>
          <w:lang w:val="ro-RO"/>
        </w:rPr>
        <w:t>garanţii</w:t>
      </w:r>
      <w:proofErr w:type="spellEnd"/>
      <w:r w:rsidRPr="00C46A61">
        <w:rPr>
          <w:rFonts w:asciiTheme="minorHAnsi" w:hAnsiTheme="minorHAnsi" w:cstheme="minorHAnsi"/>
          <w:sz w:val="24"/>
          <w:szCs w:val="24"/>
          <w:shd w:val="clear" w:color="auto" w:fill="FFFFFF"/>
          <w:lang w:val="ro-RO"/>
        </w:rPr>
        <w:t xml:space="preserve"> pentru suma aferentă </w:t>
      </w:r>
      <w:proofErr w:type="spellStart"/>
      <w:r w:rsidRPr="00C46A61">
        <w:rPr>
          <w:rFonts w:asciiTheme="minorHAnsi" w:hAnsiTheme="minorHAnsi" w:cstheme="minorHAnsi"/>
          <w:sz w:val="24"/>
          <w:szCs w:val="24"/>
          <w:shd w:val="clear" w:color="auto" w:fill="FFFFFF"/>
          <w:lang w:val="ro-RO"/>
        </w:rPr>
        <w:t>prefinanţării</w:t>
      </w:r>
      <w:proofErr w:type="spellEnd"/>
      <w:r w:rsidRPr="00C46A61">
        <w:rPr>
          <w:rFonts w:asciiTheme="minorHAnsi" w:hAnsiTheme="minorHAnsi" w:cstheme="minorHAnsi"/>
          <w:sz w:val="24"/>
          <w:szCs w:val="24"/>
          <w:shd w:val="clear" w:color="auto" w:fill="FFFFFF"/>
          <w:lang w:val="ro-RO"/>
        </w:rPr>
        <w:t xml:space="preserve"> solicitate prin depunerea unui instrument de garantare emis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 de o societate bancară, de o </w:t>
      </w:r>
      <w:proofErr w:type="spellStart"/>
      <w:r w:rsidRPr="00C46A61">
        <w:rPr>
          <w:rFonts w:asciiTheme="minorHAnsi" w:hAnsiTheme="minorHAnsi" w:cstheme="minorHAnsi"/>
          <w:sz w:val="24"/>
          <w:szCs w:val="24"/>
          <w:shd w:val="clear" w:color="auto" w:fill="FFFFFF"/>
          <w:lang w:val="ro-RO"/>
        </w:rPr>
        <w:t>instituţie</w:t>
      </w:r>
      <w:proofErr w:type="spellEnd"/>
      <w:r w:rsidRPr="00C46A61">
        <w:rPr>
          <w:rFonts w:asciiTheme="minorHAnsi" w:hAnsiTheme="minorHAnsi" w:cstheme="minorHAnsi"/>
          <w:sz w:val="24"/>
          <w:szCs w:val="24"/>
          <w:shd w:val="clear" w:color="auto" w:fill="FFFFFF"/>
          <w:lang w:val="ro-RO"/>
        </w:rPr>
        <w:t xml:space="preserve"> financiară nebancară sau de o societate de asigurări, cu respectarea prevederilor art. 91 alin. (5) lit. c) din </w:t>
      </w:r>
      <w:hyperlink r:id="rId18" w:anchor="A0" w:tgtFrame="_blank" w:history="1">
        <w:r w:rsidRPr="00C46A61">
          <w:rPr>
            <w:rFonts w:asciiTheme="minorHAnsi" w:hAnsiTheme="minorHAnsi" w:cstheme="minorHAnsi"/>
            <w:sz w:val="24"/>
            <w:szCs w:val="24"/>
            <w:shd w:val="clear" w:color="auto" w:fill="FFFFFF"/>
            <w:lang w:val="ro-RO"/>
          </w:rPr>
          <w:t>Regulamentul (UE) 2021/1.060.</w:t>
        </w:r>
      </w:hyperlink>
    </w:p>
    <w:p w14:paraId="4879097D" w14:textId="77777777" w:rsidR="00C46A61" w:rsidRPr="00C46A61" w:rsidRDefault="00C46A61" w:rsidP="00AD3202">
      <w:pPr>
        <w:pStyle w:val="ListParagraph"/>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solicitarea, acordarea, justificarea și recuperarea </w:t>
      </w:r>
      <w:proofErr w:type="spellStart"/>
      <w:r w:rsidRPr="00C46A61">
        <w:rPr>
          <w:rFonts w:asciiTheme="minorHAnsi" w:hAnsiTheme="minorHAnsi" w:cstheme="minorHAnsi"/>
          <w:sz w:val="24"/>
          <w:szCs w:val="24"/>
          <w:shd w:val="clear" w:color="auto" w:fill="FFFFFF"/>
          <w:lang w:val="ro-RO"/>
        </w:rPr>
        <w:t>prefinanțării</w:t>
      </w:r>
      <w:proofErr w:type="spellEnd"/>
      <w:r w:rsidRPr="00C46A61">
        <w:rPr>
          <w:rFonts w:asciiTheme="minorHAnsi" w:hAnsiTheme="minorHAnsi" w:cstheme="minorHAnsi"/>
          <w:sz w:val="24"/>
          <w:szCs w:val="24"/>
          <w:shd w:val="clear" w:color="auto" w:fill="FFFFFF"/>
          <w:lang w:val="ro-RO"/>
        </w:rPr>
        <w:t>, părțile contractului de finanțare sunt obligate să aplice și să respecte prevederile Capitolului IV din OUG nr. 133/2021.</w:t>
      </w:r>
    </w:p>
    <w:bookmarkEnd w:id="6"/>
    <w:p w14:paraId="666DEB7B" w14:textId="16A9800E" w:rsidR="00C46A61" w:rsidRDefault="00C46A61" w:rsidP="00A41253">
      <w:pPr>
        <w:ind w:left="360"/>
        <w:contextualSpacing/>
        <w:jc w:val="both"/>
        <w:rPr>
          <w:rFonts w:asciiTheme="minorHAnsi" w:hAnsiTheme="minorHAnsi" w:cstheme="minorHAnsi"/>
          <w:shd w:val="clear" w:color="auto" w:fill="FFFFFF"/>
        </w:rPr>
      </w:pPr>
    </w:p>
    <w:p w14:paraId="4823C728" w14:textId="77777777" w:rsidR="00363B91" w:rsidRDefault="00363B91" w:rsidP="00A41253">
      <w:pPr>
        <w:ind w:left="360"/>
        <w:contextualSpacing/>
        <w:jc w:val="both"/>
        <w:rPr>
          <w:rFonts w:asciiTheme="minorHAnsi" w:hAnsiTheme="minorHAnsi" w:cstheme="minorHAnsi"/>
          <w:shd w:val="clear" w:color="auto" w:fill="FFFFFF"/>
        </w:rPr>
      </w:pPr>
    </w:p>
    <w:p w14:paraId="418A81C4" w14:textId="77777777" w:rsidR="00363B91" w:rsidRDefault="00363B91" w:rsidP="00A41253">
      <w:pPr>
        <w:ind w:left="360"/>
        <w:contextualSpacing/>
        <w:jc w:val="both"/>
        <w:rPr>
          <w:rFonts w:asciiTheme="minorHAnsi" w:hAnsiTheme="minorHAnsi" w:cstheme="minorHAnsi"/>
          <w:shd w:val="clear" w:color="auto" w:fill="FFFFFF"/>
        </w:rPr>
      </w:pPr>
    </w:p>
    <w:p w14:paraId="3247E7A5" w14:textId="77777777" w:rsidR="00363B91" w:rsidRDefault="00363B91" w:rsidP="00A41253">
      <w:pPr>
        <w:ind w:left="360"/>
        <w:contextualSpacing/>
        <w:jc w:val="both"/>
        <w:rPr>
          <w:rFonts w:asciiTheme="minorHAnsi" w:hAnsiTheme="minorHAnsi" w:cstheme="minorHAnsi"/>
          <w:shd w:val="clear" w:color="auto" w:fill="FFFFFF"/>
        </w:rPr>
      </w:pPr>
    </w:p>
    <w:p w14:paraId="7FA24EE2" w14:textId="77777777" w:rsidR="00A41253" w:rsidRPr="00C46A61" w:rsidRDefault="00A41253" w:rsidP="00A41253">
      <w:pPr>
        <w:ind w:left="360"/>
        <w:contextualSpacing/>
        <w:jc w:val="both"/>
        <w:rPr>
          <w:rFonts w:asciiTheme="minorHAnsi" w:hAnsiTheme="minorHAnsi" w:cstheme="minorHAnsi"/>
          <w:shd w:val="clear" w:color="auto" w:fill="FFFFFF"/>
        </w:rPr>
      </w:pPr>
    </w:p>
    <w:p w14:paraId="21EFBD2E"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lastRenderedPageBreak/>
        <w:t>Articolul 4</w:t>
      </w:r>
      <w:r w:rsidRPr="00C46A61">
        <w:rPr>
          <w:rFonts w:asciiTheme="minorHAnsi" w:hAnsiTheme="minorHAnsi" w:cstheme="minorHAnsi"/>
        </w:rPr>
        <w:t xml:space="preserve"> - </w:t>
      </w:r>
      <w:r w:rsidRPr="00C46A61">
        <w:rPr>
          <w:rFonts w:asciiTheme="minorHAnsi" w:hAnsiTheme="minorHAnsi" w:cstheme="minorHAnsi"/>
          <w:b/>
        </w:rPr>
        <w:t>Completarea Condițiilor generale privind rambursarea/plata cheltuielilor</w:t>
      </w:r>
      <w:r w:rsidRPr="00C46A61">
        <w:rPr>
          <w:rFonts w:asciiTheme="minorHAnsi" w:hAnsiTheme="minorHAnsi" w:cstheme="minorHAnsi"/>
        </w:rPr>
        <w:t>:</w:t>
      </w:r>
    </w:p>
    <w:p w14:paraId="05394BFB" w14:textId="77777777" w:rsidR="00C46A61" w:rsidRPr="00C46A61" w:rsidRDefault="00C46A61" w:rsidP="00A41253">
      <w:pPr>
        <w:contextualSpacing/>
        <w:jc w:val="both"/>
        <w:rPr>
          <w:rFonts w:asciiTheme="minorHAnsi" w:hAnsiTheme="minorHAnsi" w:cstheme="minorHAnsi"/>
        </w:rPr>
      </w:pPr>
    </w:p>
    <w:p w14:paraId="02248D7E" w14:textId="77777777" w:rsidR="00C46A61" w:rsidRPr="00C46A61" w:rsidRDefault="00C46A61" w:rsidP="00AD3202">
      <w:pPr>
        <w:pStyle w:val="ListParagraph"/>
        <w:numPr>
          <w:ilvl w:val="0"/>
          <w:numId w:val="18"/>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46A61">
        <w:rPr>
          <w:rFonts w:asciiTheme="minorHAnsi" w:hAnsiTheme="minorHAnsi" w:cstheme="minorHAnsi"/>
          <w:sz w:val="24"/>
          <w:szCs w:val="24"/>
          <w:shd w:val="clear" w:color="auto" w:fill="FFFFFF"/>
          <w:lang w:val="ro-RO"/>
        </w:rPr>
        <w:t>tranziţie</w:t>
      </w:r>
      <w:proofErr w:type="spellEnd"/>
      <w:r w:rsidRPr="00C46A61">
        <w:rPr>
          <w:rFonts w:asciiTheme="minorHAnsi" w:hAnsiTheme="minorHAnsi" w:cstheme="minorHAnsi"/>
          <w:sz w:val="24"/>
          <w:szCs w:val="24"/>
          <w:shd w:val="clear" w:color="auto" w:fill="FFFFFF"/>
          <w:lang w:val="ro-RO"/>
        </w:rPr>
        <w:t xml:space="preserve"> justă, cu modificările și completările ulterioare. </w:t>
      </w:r>
    </w:p>
    <w:p w14:paraId="4F54BBD1" w14:textId="77777777" w:rsidR="00C46A61" w:rsidRPr="00C46A61" w:rsidRDefault="00C46A61" w:rsidP="00AD3202">
      <w:pPr>
        <w:pStyle w:val="ListParagraph"/>
        <w:numPr>
          <w:ilvl w:val="0"/>
          <w:numId w:val="18"/>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prevederile art 17 alin (5) din OUG 23/2023, potrivit cărora raportul de progres final se generează prin sistemul informatic MySMIS2021/SMIS2021+ de către beneficiar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se transmite în termen de 30 de zile de la finalizarea perioadei de raportare</w:t>
      </w:r>
      <w:r w:rsidRPr="00C46A61">
        <w:rPr>
          <w:rFonts w:asciiTheme="minorHAnsi" w:hAnsiTheme="minorHAnsi" w:cstheme="minorHAnsi"/>
          <w:sz w:val="24"/>
          <w:szCs w:val="24"/>
          <w:lang w:val="ro-RO"/>
        </w:rPr>
        <w:t>.</w:t>
      </w:r>
    </w:p>
    <w:p w14:paraId="00B61EBE" w14:textId="77777777" w:rsidR="00C46A61" w:rsidRPr="00C46A61" w:rsidRDefault="00C46A61" w:rsidP="00A41253">
      <w:pPr>
        <w:contextualSpacing/>
        <w:jc w:val="both"/>
        <w:rPr>
          <w:rFonts w:asciiTheme="minorHAnsi" w:hAnsiTheme="minorHAnsi" w:cstheme="minorHAnsi"/>
          <w:b/>
        </w:rPr>
      </w:pPr>
    </w:p>
    <w:p w14:paraId="65C61306"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t>Articolul 5</w:t>
      </w:r>
      <w:r w:rsidRPr="00C46A61">
        <w:rPr>
          <w:rFonts w:asciiTheme="minorHAnsi" w:hAnsiTheme="minorHAnsi" w:cstheme="minorHAnsi"/>
        </w:rPr>
        <w:t xml:space="preserve"> - </w:t>
      </w:r>
      <w:r w:rsidRPr="00C46A61">
        <w:rPr>
          <w:rFonts w:asciiTheme="minorHAnsi" w:hAnsiTheme="minorHAnsi" w:cstheme="minorHAnsi"/>
          <w:b/>
        </w:rPr>
        <w:t>Completarea Condițiilor generale cu alte drepturi și obligații ale Beneficiarului</w:t>
      </w:r>
      <w:r w:rsidRPr="00C46A61">
        <w:rPr>
          <w:rFonts w:asciiTheme="minorHAnsi" w:hAnsiTheme="minorHAnsi" w:cstheme="minorHAnsi"/>
        </w:rPr>
        <w:t>:</w:t>
      </w:r>
    </w:p>
    <w:p w14:paraId="7AD4A944" w14:textId="77777777" w:rsidR="00C46A61" w:rsidRPr="00C46A61" w:rsidRDefault="00C46A61" w:rsidP="00A41253">
      <w:pPr>
        <w:contextualSpacing/>
        <w:jc w:val="both"/>
        <w:rPr>
          <w:rFonts w:asciiTheme="minorHAnsi" w:hAnsiTheme="minorHAnsi" w:cstheme="minorHAnsi"/>
        </w:rPr>
      </w:pPr>
    </w:p>
    <w:p w14:paraId="4B6E8412"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se obligă să implementeze Proiectul pe propria răspundere în conformitate cu prevederile prezentului Contract de finanțare (inclusiv anexele acestuia)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ale </w:t>
      </w:r>
      <w:proofErr w:type="spellStart"/>
      <w:r w:rsidRPr="00C46A61">
        <w:rPr>
          <w:rFonts w:asciiTheme="minorHAnsi" w:hAnsiTheme="minorHAnsi" w:cstheme="minorHAnsi"/>
          <w:sz w:val="24"/>
          <w:szCs w:val="24"/>
          <w:shd w:val="clear" w:color="auto" w:fill="FFFFFF"/>
          <w:lang w:val="ro-RO"/>
        </w:rPr>
        <w:t>legislaţiei</w:t>
      </w:r>
      <w:proofErr w:type="spellEnd"/>
      <w:r w:rsidRPr="00C46A61">
        <w:rPr>
          <w:rFonts w:asciiTheme="minorHAnsi" w:hAnsiTheme="minorHAnsi" w:cstheme="minorHAnsi"/>
          <w:sz w:val="24"/>
          <w:szCs w:val="24"/>
          <w:shd w:val="clear" w:color="auto" w:fill="FFFFFF"/>
          <w:lang w:val="ro-RO"/>
        </w:rPr>
        <w:t xml:space="preserve"> comunitare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în vigoare. Beneficiarul va fi singurul răspunzător în </w:t>
      </w:r>
      <w:proofErr w:type="spellStart"/>
      <w:r w:rsidRPr="00C46A61">
        <w:rPr>
          <w:rFonts w:asciiTheme="minorHAnsi" w:hAnsiTheme="minorHAnsi" w:cstheme="minorHAnsi"/>
          <w:sz w:val="24"/>
          <w:szCs w:val="24"/>
          <w:shd w:val="clear" w:color="auto" w:fill="FFFFFF"/>
          <w:lang w:val="ro-RO"/>
        </w:rPr>
        <w:t>faţa</w:t>
      </w:r>
      <w:proofErr w:type="spellEnd"/>
      <w:r w:rsidRPr="00C46A61">
        <w:rPr>
          <w:rFonts w:asciiTheme="minorHAnsi" w:hAnsiTheme="minorHAnsi" w:cstheme="minorHAnsi"/>
          <w:sz w:val="24"/>
          <w:szCs w:val="24"/>
          <w:shd w:val="clear" w:color="auto" w:fill="FFFFFF"/>
          <w:lang w:val="ro-RO"/>
        </w:rPr>
        <w:t xml:space="preserve"> AM pentru îndeplinirea </w:t>
      </w:r>
      <w:proofErr w:type="spellStart"/>
      <w:r w:rsidRPr="00C46A61">
        <w:rPr>
          <w:rFonts w:asciiTheme="minorHAnsi" w:hAnsiTheme="minorHAnsi" w:cstheme="minorHAnsi"/>
          <w:sz w:val="24"/>
          <w:szCs w:val="24"/>
          <w:shd w:val="clear" w:color="auto" w:fill="FFFFFF"/>
          <w:lang w:val="ro-RO"/>
        </w:rPr>
        <w:t>obligaţiilor</w:t>
      </w:r>
      <w:proofErr w:type="spellEnd"/>
      <w:r w:rsidRPr="00C46A61">
        <w:rPr>
          <w:rFonts w:asciiTheme="minorHAnsi" w:hAnsiTheme="minorHAnsi" w:cstheme="minorHAnsi"/>
          <w:sz w:val="24"/>
          <w:szCs w:val="24"/>
          <w:shd w:val="clear" w:color="auto" w:fill="FFFFFF"/>
          <w:lang w:val="ro-RO"/>
        </w:rPr>
        <w:t xml:space="preserve"> asumate prin Contractul de finanțare, pentru implementarea Proiectului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pentru realizarea activităților, îndeplinirea indicatorilor de etapă, dar și a indicatorilor de proiect asumați și a obiectivelor acestuia, prevăzuți în Cererea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w:t>
      </w:r>
    </w:p>
    <w:p w14:paraId="69CD95CE"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în care AM constată că implementarea </w:t>
      </w:r>
      <w:proofErr w:type="spellStart"/>
      <w:r w:rsidRPr="00C46A61">
        <w:rPr>
          <w:rFonts w:asciiTheme="minorHAnsi" w:hAnsiTheme="minorHAnsi" w:cstheme="minorHAnsi"/>
          <w:sz w:val="24"/>
          <w:szCs w:val="24"/>
          <w:shd w:val="clear" w:color="auto" w:fill="FFFFFF"/>
          <w:lang w:val="ro-RO"/>
        </w:rPr>
        <w:t>activităţilor</w:t>
      </w:r>
      <w:proofErr w:type="spellEnd"/>
      <w:r w:rsidRPr="00C46A61">
        <w:rPr>
          <w:rFonts w:asciiTheme="minorHAnsi" w:hAnsiTheme="minorHAnsi" w:cstheme="minorHAnsi"/>
          <w:sz w:val="24"/>
          <w:szCs w:val="24"/>
          <w:shd w:val="clear" w:color="auto" w:fill="FFFFFF"/>
          <w:lang w:val="ro-RO"/>
        </w:rPr>
        <w:t xml:space="preserve"> proiectului prevăzute a fi realizate după semnare nu a început în termen de 6 luni de la data specificată la art. 2 </w:t>
      </w:r>
      <w:r w:rsidR="00497B19">
        <w:fldChar w:fldCharType="begin"/>
      </w:r>
      <w:r w:rsidR="00497B19" w:rsidRPr="00497B19">
        <w:rPr>
          <w:lang w:val="it-IT"/>
        </w:rPr>
        <w:instrText>HYPERLINK "http://lege5.ro/App/Document/geztmojxgu2de/contractul-de-finantare-din-25052023?pid=529118069&amp;d=2023-06-07" \l "p-529118069" \t "_blank"</w:instrText>
      </w:r>
      <w:r w:rsidR="00497B19">
        <w:fldChar w:fldCharType="separate"/>
      </w:r>
      <w:r w:rsidRPr="00C46A61">
        <w:rPr>
          <w:rFonts w:asciiTheme="minorHAnsi" w:hAnsiTheme="minorHAnsi" w:cstheme="minorHAnsi"/>
          <w:sz w:val="24"/>
          <w:szCs w:val="24"/>
          <w:shd w:val="clear" w:color="auto" w:fill="FFFFFF"/>
          <w:lang w:val="ro-RO"/>
        </w:rPr>
        <w:t>alin. (2)</w:t>
      </w:r>
      <w:r w:rsidR="00497B19">
        <w:rPr>
          <w:rFonts w:asciiTheme="minorHAnsi" w:hAnsiTheme="minorHAnsi" w:cstheme="minorHAnsi"/>
          <w:sz w:val="24"/>
          <w:szCs w:val="24"/>
          <w:shd w:val="clear" w:color="auto" w:fill="FFFFFF"/>
          <w:lang w:val="ro-RO"/>
        </w:rPr>
        <w:fldChar w:fldCharType="end"/>
      </w:r>
      <w:r w:rsidRPr="00C46A61">
        <w:rPr>
          <w:rFonts w:asciiTheme="minorHAnsi" w:hAnsiTheme="minorHAnsi" w:cstheme="minorHAnsi"/>
          <w:sz w:val="24"/>
          <w:szCs w:val="24"/>
          <w:shd w:val="clear" w:color="auto" w:fill="FFFFFF"/>
          <w:lang w:val="ro-RO"/>
        </w:rPr>
        <w:t>, din Condițiile generale ale Contractului de finanțare AM poate dispune rezilierea acestuia.</w:t>
      </w:r>
    </w:p>
    <w:p w14:paraId="0EF8F5ED"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declară și se angajează, irevocabil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necondiţionat</w:t>
      </w:r>
      <w:proofErr w:type="spellEnd"/>
      <w:r w:rsidRPr="00C46A61">
        <w:rPr>
          <w:rFonts w:asciiTheme="minorHAnsi" w:hAnsiTheme="minorHAnsi" w:cstheme="minorHAnsi"/>
          <w:sz w:val="24"/>
          <w:szCs w:val="24"/>
          <w:shd w:val="clear" w:color="auto" w:fill="FFFFFF"/>
          <w:lang w:val="ro-RO"/>
        </w:rPr>
        <w:t xml:space="preserve">, să utilizeze </w:t>
      </w:r>
      <w:proofErr w:type="spellStart"/>
      <w:r w:rsidRPr="00C46A61">
        <w:rPr>
          <w:rFonts w:asciiTheme="minorHAnsi" w:hAnsiTheme="minorHAnsi" w:cstheme="minorHAnsi"/>
          <w:sz w:val="24"/>
          <w:szCs w:val="24"/>
          <w:shd w:val="clear" w:color="auto" w:fill="FFFFFF"/>
          <w:lang w:val="ro-RO"/>
        </w:rPr>
        <w:t>finanţarea</w:t>
      </w:r>
      <w:proofErr w:type="spellEnd"/>
      <w:r w:rsidRPr="00C46A61">
        <w:rPr>
          <w:rFonts w:asciiTheme="minorHAnsi" w:hAnsiTheme="minorHAnsi" w:cstheme="minorHAnsi"/>
          <w:sz w:val="24"/>
          <w:szCs w:val="24"/>
          <w:shd w:val="clear" w:color="auto" w:fill="FFFFFF"/>
          <w:lang w:val="ro-RO"/>
        </w:rPr>
        <w:t xml:space="preserve"> exclusiv cu respectarea termenilor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conditiilor</w:t>
      </w:r>
      <w:proofErr w:type="spellEnd"/>
      <w:r w:rsidRPr="00C46A61">
        <w:rPr>
          <w:rFonts w:asciiTheme="minorHAnsi" w:hAnsiTheme="minorHAnsi" w:cstheme="minorHAnsi"/>
          <w:sz w:val="24"/>
          <w:szCs w:val="24"/>
          <w:shd w:val="clear" w:color="auto" w:fill="FFFFFF"/>
          <w:lang w:val="ro-RO"/>
        </w:rPr>
        <w:t xml:space="preserve">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w:t>
      </w:r>
    </w:p>
    <w:p w14:paraId="7FFF42C3"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cazul în care Beneficiarul </w:t>
      </w:r>
      <w:proofErr w:type="spellStart"/>
      <w:r w:rsidRPr="00C46A61">
        <w:rPr>
          <w:rFonts w:asciiTheme="minorHAnsi" w:hAnsiTheme="minorHAnsi" w:cstheme="minorHAnsi"/>
          <w:sz w:val="24"/>
          <w:szCs w:val="24"/>
          <w:shd w:val="clear" w:color="auto" w:fill="FFFFFF"/>
          <w:lang w:val="ro-RO"/>
        </w:rPr>
        <w:t>contractează</w:t>
      </w:r>
      <w:proofErr w:type="spellEnd"/>
      <w:r w:rsidRPr="00C46A61">
        <w:rPr>
          <w:rFonts w:asciiTheme="minorHAnsi" w:hAnsiTheme="minorHAnsi" w:cstheme="minorHAnsi"/>
          <w:sz w:val="24"/>
          <w:szCs w:val="24"/>
          <w:shd w:val="clear" w:color="auto" w:fill="FFFFFF"/>
          <w:lang w:val="ro-RO"/>
        </w:rPr>
        <w:t xml:space="preserve"> un credit în condițiile legislației naționale pentru asigurarea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cheltuielilor necesare implementării proiectului, precum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pentru asigurarea </w:t>
      </w:r>
      <w:proofErr w:type="spellStart"/>
      <w:r w:rsidRPr="00C46A61">
        <w:rPr>
          <w:rFonts w:asciiTheme="minorHAnsi" w:hAnsiTheme="minorHAnsi" w:cstheme="minorHAnsi"/>
          <w:sz w:val="24"/>
          <w:szCs w:val="24"/>
          <w:shd w:val="clear" w:color="auto" w:fill="FFFFFF"/>
          <w:lang w:val="ro-RO"/>
        </w:rPr>
        <w:t>cofinanţării</w:t>
      </w:r>
      <w:proofErr w:type="spellEnd"/>
      <w:r w:rsidRPr="00C46A61">
        <w:rPr>
          <w:rFonts w:asciiTheme="minorHAnsi" w:hAnsiTheme="minorHAnsi" w:cstheme="minorHAnsi"/>
          <w:sz w:val="24"/>
          <w:szCs w:val="24"/>
          <w:shd w:val="clear" w:color="auto" w:fill="FFFFFF"/>
          <w:lang w:val="ro-RO"/>
        </w:rPr>
        <w:t xml:space="preserve">, inclusiv în perioada pentru care trebuie asigurat caracterul durabil al investiției, acesta are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utiliza exclusiv contul creditului (sau contul </w:t>
      </w:r>
      <w:proofErr w:type="spellStart"/>
      <w:r w:rsidRPr="00C46A61">
        <w:rPr>
          <w:rFonts w:asciiTheme="minorHAnsi" w:hAnsiTheme="minorHAnsi" w:cstheme="minorHAnsi"/>
          <w:sz w:val="24"/>
          <w:szCs w:val="24"/>
          <w:shd w:val="clear" w:color="auto" w:fill="FFFFFF"/>
          <w:lang w:val="ro-RO"/>
        </w:rPr>
        <w:t>ataşat</w:t>
      </w:r>
      <w:proofErr w:type="spellEnd"/>
      <w:r w:rsidRPr="00C46A61">
        <w:rPr>
          <w:rFonts w:asciiTheme="minorHAnsi" w:hAnsiTheme="minorHAnsi" w:cstheme="minorHAnsi"/>
          <w:sz w:val="24"/>
          <w:szCs w:val="24"/>
          <w:shd w:val="clear" w:color="auto" w:fill="FFFFFF"/>
          <w:lang w:val="ro-RO"/>
        </w:rPr>
        <w:t xml:space="preserve"> al creditului) pentru plata contractelor de servicii, furnizare, </w:t>
      </w:r>
      <w:proofErr w:type="spellStart"/>
      <w:r w:rsidRPr="00C46A61">
        <w:rPr>
          <w:rFonts w:asciiTheme="minorHAnsi" w:hAnsiTheme="minorHAnsi" w:cstheme="minorHAnsi"/>
          <w:sz w:val="24"/>
          <w:szCs w:val="24"/>
          <w:shd w:val="clear" w:color="auto" w:fill="FFFFFF"/>
          <w:lang w:val="ro-RO"/>
        </w:rPr>
        <w:t>execuţie</w:t>
      </w:r>
      <w:proofErr w:type="spellEnd"/>
      <w:r w:rsidRPr="00C46A61">
        <w:rPr>
          <w:rFonts w:asciiTheme="minorHAnsi" w:hAnsiTheme="minorHAnsi" w:cstheme="minorHAnsi"/>
          <w:sz w:val="24"/>
          <w:szCs w:val="24"/>
          <w:shd w:val="clear" w:color="auto" w:fill="FFFFFF"/>
          <w:lang w:val="ro-RO"/>
        </w:rPr>
        <w:t xml:space="preserve"> de lucrări necesare pentru implementarea proiectului.</w:t>
      </w:r>
    </w:p>
    <w:p w14:paraId="7EB11F7B"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Beneficiarul/Liderul de parteneriat/Partenerii are/au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notifica AM cu privire la starea de </w:t>
      </w:r>
      <w:proofErr w:type="spellStart"/>
      <w:r w:rsidRPr="00C46A61">
        <w:rPr>
          <w:rFonts w:asciiTheme="minorHAnsi" w:hAnsiTheme="minorHAnsi" w:cstheme="minorHAnsi"/>
          <w:sz w:val="24"/>
          <w:szCs w:val="24"/>
          <w:shd w:val="clear" w:color="auto" w:fill="FFFFFF"/>
          <w:lang w:val="ro-RO"/>
        </w:rPr>
        <w:t>insolvenţă</w:t>
      </w:r>
      <w:proofErr w:type="spellEnd"/>
      <w:r w:rsidRPr="00C46A61">
        <w:rPr>
          <w:rFonts w:asciiTheme="minorHAnsi" w:hAnsiTheme="minorHAnsi" w:cstheme="minorHAnsi"/>
          <w:sz w:val="24"/>
          <w:szCs w:val="24"/>
          <w:shd w:val="clear" w:color="auto" w:fill="FFFFFF"/>
          <w:lang w:val="ro-RO"/>
        </w:rPr>
        <w:t xml:space="preserve">/faliment/încadrarea întreprinderii ca "întreprindere în dificultate"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altele asemenea, în termen de 5 zile lucrătoare de la data constatării oficiale a situației sus-menționate.</w:t>
      </w:r>
    </w:p>
    <w:p w14:paraId="6C11C092"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are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nu întreprinde nici o </w:t>
      </w:r>
      <w:proofErr w:type="spellStart"/>
      <w:r w:rsidRPr="00C46A61">
        <w:rPr>
          <w:rFonts w:asciiTheme="minorHAnsi" w:hAnsiTheme="minorHAnsi" w:cstheme="minorHAnsi"/>
          <w:sz w:val="24"/>
          <w:szCs w:val="24"/>
          <w:shd w:val="clear" w:color="auto" w:fill="FFFFFF"/>
          <w:lang w:val="ro-RO"/>
        </w:rPr>
        <w:t>acţiune</w:t>
      </w:r>
      <w:proofErr w:type="spellEnd"/>
      <w:r w:rsidRPr="00C46A61">
        <w:rPr>
          <w:rFonts w:asciiTheme="minorHAnsi" w:hAnsiTheme="minorHAnsi" w:cstheme="minorHAnsi"/>
          <w:sz w:val="24"/>
          <w:szCs w:val="24"/>
          <w:shd w:val="clear" w:color="auto" w:fill="FFFFFF"/>
          <w:lang w:val="ro-RO"/>
        </w:rPr>
        <w:t xml:space="preserve"> de natură a afecta condițiile de implementare a proiectului și care ar conduce la încălcarea/subminarea obiectivelor inițiale ale acestuia. </w:t>
      </w:r>
    </w:p>
    <w:p w14:paraId="001589DE"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5556C19E" w14:textId="77777777" w:rsidR="00C46A61" w:rsidRPr="00C46A61" w:rsidRDefault="00C46A61" w:rsidP="00AD3202">
      <w:pPr>
        <w:pStyle w:val="ListParagraph"/>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 xml:space="preserve">Beneficiarul are obligația de a informa AM în termen de 5 zile lucrătoare, cu privire la sumele rămase neutilizate ca urmare a finalizării contractelor de </w:t>
      </w:r>
      <w:proofErr w:type="spellStart"/>
      <w:r w:rsidRPr="00C46A61">
        <w:rPr>
          <w:rFonts w:asciiTheme="minorHAnsi" w:hAnsiTheme="minorHAnsi" w:cstheme="minorHAnsi"/>
          <w:sz w:val="24"/>
          <w:szCs w:val="24"/>
          <w:shd w:val="clear" w:color="auto" w:fill="FFFFFF"/>
          <w:lang w:val="ro-RO"/>
        </w:rPr>
        <w:t>achiziţie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care nu vor face obiectul unor realocări în cadrul bugetului proiectului.</w:t>
      </w:r>
    </w:p>
    <w:p w14:paraId="7C4EBE89" w14:textId="77777777" w:rsidR="00C46A61" w:rsidRPr="00C46A61" w:rsidRDefault="00C46A61" w:rsidP="00A41253">
      <w:pPr>
        <w:ind w:left="360"/>
        <w:contextualSpacing/>
        <w:jc w:val="both"/>
        <w:rPr>
          <w:rFonts w:asciiTheme="minorHAnsi" w:hAnsiTheme="minorHAnsi" w:cstheme="minorHAnsi"/>
        </w:rPr>
      </w:pPr>
    </w:p>
    <w:p w14:paraId="73F08A13"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6</w:t>
      </w:r>
      <w:r w:rsidRPr="00C46A61">
        <w:rPr>
          <w:rFonts w:asciiTheme="minorHAnsi" w:hAnsiTheme="minorHAnsi" w:cstheme="minorHAnsi"/>
        </w:rPr>
        <w:t xml:space="preserve"> - </w:t>
      </w:r>
      <w:r w:rsidRPr="00C46A61">
        <w:rPr>
          <w:rFonts w:asciiTheme="minorHAnsi" w:hAnsiTheme="minorHAnsi" w:cstheme="minorHAnsi"/>
          <w:b/>
        </w:rPr>
        <w:t>Completarea Condițiilor generale cu privire la drepturile și obligațiile AM:</w:t>
      </w:r>
    </w:p>
    <w:p w14:paraId="6DEDE1ED" w14:textId="77777777" w:rsidR="00C46A61" w:rsidRPr="00C46A61" w:rsidRDefault="00C46A61" w:rsidP="00A41253">
      <w:pPr>
        <w:contextualSpacing/>
        <w:jc w:val="both"/>
        <w:rPr>
          <w:rFonts w:asciiTheme="minorHAnsi" w:hAnsiTheme="minorHAnsi" w:cstheme="minorHAnsi"/>
          <w:b/>
        </w:rPr>
      </w:pPr>
    </w:p>
    <w:p w14:paraId="5A013802" w14:textId="77777777" w:rsidR="00C46A61" w:rsidRPr="00C46A61" w:rsidRDefault="00C46A61" w:rsidP="00AD3202">
      <w:pPr>
        <w:pStyle w:val="ListParagraph"/>
        <w:numPr>
          <w:ilvl w:val="0"/>
          <w:numId w:val="19"/>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scopul utilizării eficiente a fondurilor publice, AM poate dezangaja, în vederea contractării, fondurile rămase neutilizate în urma atribuirii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finalizării contractelor de </w:t>
      </w:r>
      <w:proofErr w:type="spellStart"/>
      <w:r w:rsidRPr="00C46A61">
        <w:rPr>
          <w:rFonts w:asciiTheme="minorHAnsi" w:hAnsiTheme="minorHAnsi" w:cstheme="minorHAnsi"/>
          <w:sz w:val="24"/>
          <w:szCs w:val="24"/>
          <w:shd w:val="clear" w:color="auto" w:fill="FFFFFF"/>
          <w:lang w:val="ro-RO"/>
        </w:rPr>
        <w:t>achiziţie</w:t>
      </w:r>
      <w:proofErr w:type="spellEnd"/>
      <w:r w:rsidRPr="00C46A61">
        <w:rPr>
          <w:rFonts w:asciiTheme="minorHAnsi" w:hAnsiTheme="minorHAnsi" w:cstheme="minorHAnsi"/>
          <w:sz w:val="24"/>
          <w:szCs w:val="24"/>
          <w:shd w:val="clear" w:color="auto" w:fill="FFFFFF"/>
          <w:lang w:val="ro-RO"/>
        </w:rPr>
        <w:t xml:space="preserve"> publică aferente contractelor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w:t>
      </w:r>
    </w:p>
    <w:p w14:paraId="7BCE88C1" w14:textId="77777777" w:rsidR="00C46A61" w:rsidRPr="00C46A61" w:rsidRDefault="00C46A61" w:rsidP="00AD3202">
      <w:pPr>
        <w:pStyle w:val="ListParagraph"/>
        <w:numPr>
          <w:ilvl w:val="0"/>
          <w:numId w:val="19"/>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C46A61">
        <w:rPr>
          <w:rFonts w:asciiTheme="minorHAnsi" w:hAnsiTheme="minorHAnsi" w:cstheme="minorHAnsi"/>
          <w:sz w:val="24"/>
          <w:szCs w:val="24"/>
          <w:shd w:val="clear" w:color="auto" w:fill="FFFFFF"/>
          <w:lang w:val="ro-RO"/>
        </w:rPr>
        <w:t>apariţia</w:t>
      </w:r>
      <w:proofErr w:type="spellEnd"/>
      <w:r w:rsidRPr="00C46A61">
        <w:rPr>
          <w:rFonts w:asciiTheme="minorHAnsi" w:hAnsiTheme="minorHAnsi" w:cstheme="minorHAnsi"/>
          <w:sz w:val="24"/>
          <w:szCs w:val="24"/>
          <w:shd w:val="clear" w:color="auto" w:fill="FFFFFF"/>
          <w:lang w:val="ro-RO"/>
        </w:rPr>
        <w:t xml:space="preserve"> de decalaje între progresul fizic la nivelul </w:t>
      </w:r>
      <w:proofErr w:type="spellStart"/>
      <w:r w:rsidRPr="00C46A61">
        <w:rPr>
          <w:rFonts w:asciiTheme="minorHAnsi" w:hAnsiTheme="minorHAnsi" w:cstheme="minorHAnsi"/>
          <w:sz w:val="24"/>
          <w:szCs w:val="24"/>
          <w:shd w:val="clear" w:color="auto" w:fill="FFFFFF"/>
          <w:lang w:val="ro-RO"/>
        </w:rPr>
        <w:t>ţintelor</w:t>
      </w:r>
      <w:proofErr w:type="spellEnd"/>
      <w:r w:rsidRPr="00C46A61">
        <w:rPr>
          <w:rFonts w:asciiTheme="minorHAnsi" w:hAnsiTheme="minorHAnsi" w:cstheme="minorHAnsi"/>
          <w:sz w:val="24"/>
          <w:szCs w:val="24"/>
          <w:shd w:val="clear" w:color="auto" w:fill="FFFFFF"/>
          <w:lang w:val="ro-RO"/>
        </w:rPr>
        <w:t xml:space="preserve"> asumate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stadiul din rapoartele de progres:</w:t>
      </w:r>
    </w:p>
    <w:p w14:paraId="3D6140C3" w14:textId="77777777" w:rsidR="00C46A61" w:rsidRPr="00C46A61" w:rsidRDefault="00C46A61" w:rsidP="00A41253">
      <w:pPr>
        <w:pStyle w:val="ListParagraph"/>
        <w:spacing w:line="240" w:lineRule="auto"/>
        <w:jc w:val="both"/>
        <w:rPr>
          <w:rFonts w:asciiTheme="minorHAnsi" w:hAnsiTheme="minorHAnsi" w:cstheme="minorHAnsi"/>
          <w:sz w:val="24"/>
          <w:szCs w:val="24"/>
          <w:lang w:val="ro-RO"/>
        </w:rPr>
      </w:pPr>
    </w:p>
    <w:p w14:paraId="56FE3B00" w14:textId="77777777" w:rsidR="00C46A61" w:rsidRPr="00C46A61" w:rsidRDefault="00C46A61" w:rsidP="00AD3202">
      <w:pPr>
        <w:pStyle w:val="ListParagraph"/>
        <w:numPr>
          <w:ilvl w:val="0"/>
          <w:numId w:val="7"/>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722A57BF" w14:textId="77777777" w:rsidR="00C46A61" w:rsidRPr="00C46A61" w:rsidRDefault="00C46A61" w:rsidP="00AD3202">
      <w:pPr>
        <w:pStyle w:val="ListParagraph"/>
        <w:numPr>
          <w:ilvl w:val="0"/>
          <w:numId w:val="7"/>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nedepunerii cererii de rambursare finale în termenul menționat, se va avea în vedere  aplicarea prevederilor OUG nr. 66/2011 cu modificările și completările ulterioare, pentru neîndeplinirea sau îndeplinirea parțială a indicatorilor.</w:t>
      </w:r>
    </w:p>
    <w:p w14:paraId="5D75380A" w14:textId="77777777" w:rsidR="00C46A61" w:rsidRPr="00C46A61" w:rsidRDefault="00C46A61" w:rsidP="00AD3202">
      <w:pPr>
        <w:pStyle w:val="ListParagraph"/>
        <w:numPr>
          <w:ilvl w:val="0"/>
          <w:numId w:val="7"/>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neîndeplinirii indicatorilor de rezultat, se va avea în vedere aplicarea prevederilor OUG nr. 66/2011 cu modificările și completările ulterioare, pentru neîndeplinirea sau îndeplinirea parțială a indicatorilor, </w:t>
      </w:r>
    </w:p>
    <w:p w14:paraId="74F3C8FF" w14:textId="77777777" w:rsidR="00C46A61" w:rsidRPr="00C46A61" w:rsidRDefault="00C46A61" w:rsidP="00A41253">
      <w:pPr>
        <w:pStyle w:val="ListParagraph"/>
        <w:spacing w:line="240" w:lineRule="auto"/>
        <w:ind w:left="765"/>
        <w:jc w:val="both"/>
        <w:rPr>
          <w:rFonts w:asciiTheme="minorHAnsi" w:hAnsiTheme="minorHAnsi" w:cstheme="minorHAnsi"/>
          <w:sz w:val="24"/>
          <w:szCs w:val="24"/>
          <w:shd w:val="clear" w:color="auto" w:fill="FFFFFF"/>
          <w:lang w:val="ro-RO"/>
        </w:rPr>
      </w:pPr>
    </w:p>
    <w:p w14:paraId="4772D805" w14:textId="77777777" w:rsidR="00C46A61" w:rsidRPr="00C46A61" w:rsidRDefault="00C46A61" w:rsidP="00AD3202">
      <w:pPr>
        <w:pStyle w:val="ListParagraph"/>
        <w:numPr>
          <w:ilvl w:val="0"/>
          <w:numId w:val="19"/>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shd w:val="clear" w:color="auto" w:fill="FFFFFF"/>
          <w:lang w:val="ro-RO"/>
        </w:rPr>
        <w:t xml:space="preserve">În conformitate cu art. 14, alin. 20) din OUG nr. 23/2023 </w:t>
      </w:r>
      <w:r w:rsidRPr="00C46A61">
        <w:rPr>
          <w:rFonts w:asciiTheme="minorHAnsi" w:hAnsiTheme="minorHAnsi" w:cstheme="minorHAnsi"/>
          <w:sz w:val="24"/>
          <w:szCs w:val="24"/>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C46A61">
        <w:rPr>
          <w:rFonts w:asciiTheme="minorHAnsi" w:hAnsiTheme="minorHAnsi" w:cstheme="minorHAnsi"/>
          <w:sz w:val="24"/>
          <w:szCs w:val="24"/>
          <w:lang w:val="ro-RO"/>
        </w:rPr>
        <w:t>excepţia</w:t>
      </w:r>
      <w:proofErr w:type="spellEnd"/>
      <w:r w:rsidRPr="00C46A61">
        <w:rPr>
          <w:rFonts w:asciiTheme="minorHAnsi" w:hAnsiTheme="minorHAnsi" w:cstheme="minorHAnsi"/>
          <w:sz w:val="24"/>
          <w:szCs w:val="24"/>
          <w:lang w:val="ro-RO"/>
        </w:rPr>
        <w:t xml:space="preserve"> primului indicator de etapă) la termenele prevăzute în planul de monitorizare, actualizat prin actele </w:t>
      </w:r>
      <w:proofErr w:type="spellStart"/>
      <w:r w:rsidRPr="00C46A61">
        <w:rPr>
          <w:rFonts w:asciiTheme="minorHAnsi" w:hAnsiTheme="minorHAnsi" w:cstheme="minorHAnsi"/>
          <w:sz w:val="24"/>
          <w:szCs w:val="24"/>
          <w:lang w:val="ro-RO"/>
        </w:rPr>
        <w:t>adiţionale</w:t>
      </w:r>
      <w:proofErr w:type="spellEnd"/>
      <w:r w:rsidRPr="00C46A61">
        <w:rPr>
          <w:rFonts w:asciiTheme="minorHAnsi" w:hAnsiTheme="minorHAnsi" w:cstheme="minorHAnsi"/>
          <w:sz w:val="24"/>
          <w:szCs w:val="24"/>
          <w:lang w:val="ro-RO"/>
        </w:rPr>
        <w:t xml:space="preserve"> aprobate, în </w:t>
      </w:r>
      <w:proofErr w:type="spellStart"/>
      <w:r w:rsidRPr="00C46A61">
        <w:rPr>
          <w:rFonts w:asciiTheme="minorHAnsi" w:hAnsiTheme="minorHAnsi" w:cstheme="minorHAnsi"/>
          <w:sz w:val="24"/>
          <w:szCs w:val="24"/>
          <w:lang w:val="ro-RO"/>
        </w:rPr>
        <w:t>funcţie</w:t>
      </w:r>
      <w:proofErr w:type="spellEnd"/>
      <w:r w:rsidRPr="00C46A61">
        <w:rPr>
          <w:rFonts w:asciiTheme="minorHAnsi" w:hAnsiTheme="minorHAnsi" w:cstheme="minorHAnsi"/>
          <w:sz w:val="24"/>
          <w:szCs w:val="24"/>
          <w:lang w:val="ro-RO"/>
        </w:rPr>
        <w:t xml:space="preserve"> de analiza obiectivă </w:t>
      </w:r>
      <w:proofErr w:type="spellStart"/>
      <w:r w:rsidRPr="00C46A61">
        <w:rPr>
          <w:rFonts w:asciiTheme="minorHAnsi" w:hAnsiTheme="minorHAnsi" w:cstheme="minorHAnsi"/>
          <w:sz w:val="24"/>
          <w:szCs w:val="24"/>
          <w:lang w:val="ro-RO"/>
        </w:rPr>
        <w:t>şi</w:t>
      </w:r>
      <w:proofErr w:type="spellEnd"/>
      <w:r w:rsidRPr="00C46A61">
        <w:rPr>
          <w:rFonts w:asciiTheme="minorHAnsi" w:hAnsiTheme="minorHAnsi" w:cstheme="minorHAnsi"/>
          <w:sz w:val="24"/>
          <w:szCs w:val="24"/>
          <w:lang w:val="ro-RO"/>
        </w:rPr>
        <w:t xml:space="preserve"> riscurile identificate, AM are dreptul să aplice următoarele măsuri : </w:t>
      </w:r>
    </w:p>
    <w:p w14:paraId="1BD61B8C" w14:textId="77777777" w:rsidR="00C46A61" w:rsidRPr="00C46A61" w:rsidRDefault="00C46A61" w:rsidP="00AD3202">
      <w:pPr>
        <w:pStyle w:val="ListParagraph"/>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FEB9AA1" w14:textId="77777777" w:rsidR="00C46A61" w:rsidRPr="00C46A61" w:rsidRDefault="00C46A61" w:rsidP="00AD3202">
      <w:pPr>
        <w:pStyle w:val="ListParagraph"/>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C46A61">
        <w:rPr>
          <w:rFonts w:asciiTheme="minorHAnsi" w:hAnsiTheme="minorHAnsi" w:cstheme="minorHAnsi"/>
          <w:sz w:val="24"/>
          <w:szCs w:val="24"/>
          <w:lang w:val="ro-RO"/>
        </w:rPr>
        <w:t>şi</w:t>
      </w:r>
      <w:proofErr w:type="spellEnd"/>
      <w:r w:rsidRPr="00C46A61">
        <w:rPr>
          <w:rFonts w:asciiTheme="minorHAnsi" w:hAnsiTheme="minorHAnsi" w:cstheme="minorHAnsi"/>
          <w:sz w:val="24"/>
          <w:szCs w:val="24"/>
          <w:lang w:val="ro-RO"/>
        </w:rPr>
        <w:t xml:space="preserve"> resolicitare la plată, în </w:t>
      </w:r>
      <w:proofErr w:type="spellStart"/>
      <w:r w:rsidRPr="00C46A61">
        <w:rPr>
          <w:rFonts w:asciiTheme="minorHAnsi" w:hAnsiTheme="minorHAnsi" w:cstheme="minorHAnsi"/>
          <w:sz w:val="24"/>
          <w:szCs w:val="24"/>
          <w:lang w:val="ro-RO"/>
        </w:rPr>
        <w:t>condiţiile</w:t>
      </w:r>
      <w:proofErr w:type="spellEnd"/>
      <w:r w:rsidRPr="00C46A61">
        <w:rPr>
          <w:rFonts w:asciiTheme="minorHAnsi" w:hAnsiTheme="minorHAnsi" w:cstheme="minorHAnsi"/>
          <w:sz w:val="24"/>
          <w:szCs w:val="24"/>
          <w:lang w:val="ro-RO"/>
        </w:rPr>
        <w:t xml:space="preserve"> îndeplinirii indicatorului de etapă, în prima cerere de rambursare depusă după îndeplinirea respectivului indicator de etapă</w:t>
      </w:r>
    </w:p>
    <w:p w14:paraId="0C980B5A" w14:textId="77777777" w:rsidR="00C46A61" w:rsidRPr="00C46A61" w:rsidRDefault="00C46A61" w:rsidP="00AD3202">
      <w:pPr>
        <w:pStyle w:val="ListParagraph"/>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w:t>
      </w:r>
      <w:r w:rsidRPr="00C46A61">
        <w:rPr>
          <w:rFonts w:asciiTheme="minorHAnsi" w:hAnsiTheme="minorHAnsi" w:cstheme="minorHAnsi"/>
          <w:sz w:val="24"/>
          <w:szCs w:val="24"/>
          <w:lang w:val="ro-RO"/>
        </w:rPr>
        <w:lastRenderedPageBreak/>
        <w:t>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FF82EB9" w14:textId="77777777" w:rsidR="00C46A61" w:rsidRPr="00C46A61" w:rsidRDefault="00C46A61" w:rsidP="00AD3202">
      <w:pPr>
        <w:pStyle w:val="ListParagraph"/>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suspendarea implementării proiectului, până la încetarea cauzelor obiective care afectează derularea activităților și atingerea indicatorilor de etapă;</w:t>
      </w:r>
    </w:p>
    <w:p w14:paraId="2F253D6F" w14:textId="77777777" w:rsidR="00C46A61" w:rsidRPr="00C46A61" w:rsidRDefault="00C46A61" w:rsidP="00AD3202">
      <w:pPr>
        <w:pStyle w:val="CommentText"/>
        <w:numPr>
          <w:ilvl w:val="1"/>
          <w:numId w:val="14"/>
        </w:numPr>
        <w:spacing w:after="0"/>
        <w:contextualSpacing/>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rezilierea contractului de finanțare de către AM, în condițiile prevăzute la art. 37 și art. 38 din OUG nr. 133/2021.</w:t>
      </w:r>
    </w:p>
    <w:p w14:paraId="42B29714" w14:textId="77777777" w:rsidR="00C46A61" w:rsidRPr="00C46A61" w:rsidRDefault="00C46A61" w:rsidP="00A41253">
      <w:pPr>
        <w:pStyle w:val="CommentText"/>
        <w:spacing w:after="0"/>
        <w:contextualSpacing/>
        <w:jc w:val="both"/>
        <w:rPr>
          <w:rFonts w:asciiTheme="minorHAnsi" w:hAnsiTheme="minorHAnsi" w:cstheme="minorHAnsi"/>
          <w:sz w:val="24"/>
          <w:szCs w:val="24"/>
          <w:lang w:val="ro-RO"/>
        </w:rPr>
      </w:pPr>
    </w:p>
    <w:p w14:paraId="585AA63E" w14:textId="77777777" w:rsidR="00C46A61" w:rsidRPr="00C46A61" w:rsidRDefault="00C46A61" w:rsidP="00A41253">
      <w:pPr>
        <w:contextualSpacing/>
        <w:jc w:val="both"/>
        <w:rPr>
          <w:rFonts w:asciiTheme="minorHAnsi" w:hAnsiTheme="minorHAnsi" w:cstheme="minorHAnsi"/>
          <w:shd w:val="clear" w:color="auto" w:fill="FFFFFF"/>
        </w:rPr>
      </w:pPr>
    </w:p>
    <w:p w14:paraId="28A87968"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7</w:t>
      </w:r>
      <w:r w:rsidRPr="00C46A61">
        <w:rPr>
          <w:rFonts w:asciiTheme="minorHAnsi" w:hAnsiTheme="minorHAnsi" w:cstheme="minorHAnsi"/>
        </w:rPr>
        <w:t xml:space="preserve"> </w:t>
      </w:r>
      <w:r w:rsidRPr="00C46A61">
        <w:rPr>
          <w:rFonts w:asciiTheme="minorHAnsi" w:hAnsiTheme="minorHAnsi" w:cstheme="minorHAnsi"/>
          <w:b/>
        </w:rPr>
        <w:t>- Completarea Condițiilor generale cu implementarea în parteneriat a proiectelor (dacă este cazul):</w:t>
      </w:r>
    </w:p>
    <w:p w14:paraId="62465F4C" w14:textId="77777777" w:rsidR="00C46A61" w:rsidRPr="00C46A61" w:rsidRDefault="00C46A61" w:rsidP="00A41253">
      <w:pPr>
        <w:contextualSpacing/>
        <w:jc w:val="both"/>
        <w:rPr>
          <w:rFonts w:asciiTheme="minorHAnsi" w:hAnsiTheme="minorHAnsi" w:cstheme="minorHAnsi"/>
          <w:b/>
        </w:rPr>
      </w:pPr>
    </w:p>
    <w:p w14:paraId="40C2E29E" w14:textId="3246C0A8" w:rsidR="00C46A61" w:rsidRPr="00C46A61" w:rsidRDefault="00F63605" w:rsidP="00AD3202">
      <w:pPr>
        <w:pStyle w:val="ListParagraph"/>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Toți</w:t>
      </w:r>
      <w:r w:rsidR="00C46A61" w:rsidRPr="00C46A61">
        <w:rPr>
          <w:rFonts w:asciiTheme="minorHAnsi" w:hAnsiTheme="minorHAnsi" w:cstheme="minorHAnsi"/>
          <w:sz w:val="24"/>
          <w:szCs w:val="24"/>
          <w:shd w:val="clear" w:color="auto" w:fill="FFFFFF"/>
          <w:lang w:val="ro-RO"/>
        </w:rPr>
        <w:t xml:space="preserve"> partenerii au obligația să respecte întocmai </w:t>
      </w:r>
      <w:proofErr w:type="spellStart"/>
      <w:r w:rsidR="00C46A61" w:rsidRPr="00C46A61">
        <w:rPr>
          <w:rFonts w:asciiTheme="minorHAnsi" w:hAnsiTheme="minorHAnsi" w:cstheme="minorHAnsi"/>
          <w:sz w:val="24"/>
          <w:szCs w:val="24"/>
          <w:shd w:val="clear" w:color="auto" w:fill="FFFFFF"/>
          <w:lang w:val="ro-RO"/>
        </w:rPr>
        <w:t>şi</w:t>
      </w:r>
      <w:proofErr w:type="spellEnd"/>
      <w:r w:rsidR="00C46A61" w:rsidRPr="00C46A61">
        <w:rPr>
          <w:rFonts w:asciiTheme="minorHAnsi" w:hAnsiTheme="minorHAnsi" w:cstheme="minorHAnsi"/>
          <w:sz w:val="24"/>
          <w:szCs w:val="24"/>
          <w:shd w:val="clear" w:color="auto" w:fill="FFFFFF"/>
          <w:lang w:val="ro-RO"/>
        </w:rPr>
        <w:t xml:space="preserve"> în integralitate prevederile prezentului Contract de finanțare. Liderul parteneriatului răspunde în </w:t>
      </w:r>
      <w:proofErr w:type="spellStart"/>
      <w:r w:rsidR="00C46A61" w:rsidRPr="00C46A61">
        <w:rPr>
          <w:rFonts w:asciiTheme="minorHAnsi" w:hAnsiTheme="minorHAnsi" w:cstheme="minorHAnsi"/>
          <w:sz w:val="24"/>
          <w:szCs w:val="24"/>
          <w:shd w:val="clear" w:color="auto" w:fill="FFFFFF"/>
          <w:lang w:val="ro-RO"/>
        </w:rPr>
        <w:t>faţa</w:t>
      </w:r>
      <w:proofErr w:type="spellEnd"/>
      <w:r w:rsidR="00C46A61" w:rsidRPr="00C46A61">
        <w:rPr>
          <w:rFonts w:asciiTheme="minorHAnsi" w:hAnsiTheme="minorHAnsi" w:cstheme="minorHAnsi"/>
          <w:sz w:val="24"/>
          <w:szCs w:val="24"/>
          <w:shd w:val="clear" w:color="auto" w:fill="FFFFFF"/>
          <w:lang w:val="ro-RO"/>
        </w:rPr>
        <w:t xml:space="preserve"> AM de îndeplinirea prevederilor prezentului Contract de către partenerii săi.</w:t>
      </w:r>
    </w:p>
    <w:p w14:paraId="0F7C927B" w14:textId="77777777" w:rsidR="00C46A61" w:rsidRPr="00C46A61" w:rsidRDefault="00C46A61" w:rsidP="00AD3202">
      <w:pPr>
        <w:pStyle w:val="ListParagraph"/>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Membrii parteneriatului sunt responsabili cu implementarea prezentului contract de finanțare în conformitate cu prevederile contractuale și cu cele asumate în Cererea de finanțare.</w:t>
      </w:r>
    </w:p>
    <w:p w14:paraId="390C2C4F" w14:textId="1345FE24" w:rsidR="00C46A61" w:rsidRPr="00C46A61" w:rsidRDefault="00C46A61" w:rsidP="00AD3202">
      <w:pPr>
        <w:pStyle w:val="ListParagraph"/>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Liderul parteneriatului este responsabil cu transmiterea cererilor de rambursare/plată/ rapoartelor de progres către AM conform prevederilor prezentului contract de </w:t>
      </w:r>
      <w:r w:rsidR="00F63605" w:rsidRPr="00C46A61">
        <w:rPr>
          <w:rFonts w:asciiTheme="minorHAnsi" w:hAnsiTheme="minorHAnsi" w:cstheme="minorHAnsi"/>
          <w:sz w:val="24"/>
          <w:szCs w:val="24"/>
          <w:shd w:val="clear" w:color="auto" w:fill="FFFFFF"/>
          <w:lang w:val="ro-RO"/>
        </w:rPr>
        <w:t>finanțare</w:t>
      </w:r>
      <w:r w:rsidRPr="00C46A61">
        <w:rPr>
          <w:rFonts w:asciiTheme="minorHAnsi" w:hAnsiTheme="minorHAnsi" w:cstheme="minorHAnsi"/>
          <w:sz w:val="24"/>
          <w:szCs w:val="24"/>
          <w:shd w:val="clear" w:color="auto" w:fill="FFFFFF"/>
          <w:lang w:val="ro-RO"/>
        </w:rPr>
        <w:t>.</w:t>
      </w:r>
    </w:p>
    <w:p w14:paraId="230CB24F" w14:textId="77777777" w:rsidR="00C46A61" w:rsidRPr="00C46A61" w:rsidRDefault="00C46A61" w:rsidP="00AD3202">
      <w:pPr>
        <w:pStyle w:val="ListParagraph"/>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Cheltuielile sunt considerate eligibile dacă sunt efectuate de către liderul parteneriatului sau partener/i.</w:t>
      </w:r>
    </w:p>
    <w:p w14:paraId="392151D9" w14:textId="77777777" w:rsidR="00C46A61" w:rsidRPr="00C46A61" w:rsidRDefault="00C46A61" w:rsidP="00AD3202">
      <w:pPr>
        <w:pStyle w:val="ListParagraph"/>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E4DC0CE" w14:textId="77777777" w:rsidR="00C46A61" w:rsidRPr="00C46A61" w:rsidRDefault="00C46A61" w:rsidP="00A41253">
      <w:pPr>
        <w:contextualSpacing/>
        <w:jc w:val="both"/>
        <w:rPr>
          <w:rFonts w:asciiTheme="minorHAnsi" w:hAnsiTheme="minorHAnsi" w:cstheme="minorHAnsi"/>
        </w:rPr>
      </w:pPr>
    </w:p>
    <w:p w14:paraId="17EA89E9"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8 - Completarea Condițiilor generale cu dreptul de proprietate/utilizare a rezultatelor și echipamentelor:</w:t>
      </w:r>
    </w:p>
    <w:p w14:paraId="1BB978C7" w14:textId="77777777" w:rsidR="00C46A61" w:rsidRPr="00C46A61" w:rsidRDefault="00C46A61" w:rsidP="00A41253">
      <w:pPr>
        <w:contextualSpacing/>
        <w:jc w:val="both"/>
        <w:rPr>
          <w:rFonts w:asciiTheme="minorHAnsi" w:hAnsiTheme="minorHAnsi" w:cstheme="minorHAnsi"/>
          <w:b/>
        </w:rPr>
      </w:pPr>
    </w:p>
    <w:p w14:paraId="355B288F" w14:textId="4AD90F53" w:rsidR="00C46A61" w:rsidRPr="00C46A61" w:rsidRDefault="00C46A61" w:rsidP="00AD3202">
      <w:pPr>
        <w:pStyle w:val="ListParagraph"/>
        <w:numPr>
          <w:ilvl w:val="0"/>
          <w:numId w:val="3"/>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shd w:val="clear" w:color="auto" w:fill="FFFFFF"/>
          <w:lang w:val="ro-RO"/>
        </w:rPr>
        <w:t xml:space="preserve">Orice rezultate sau drepturi legate de acestea, inclusiv drepturi de autor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orice alte drepturi de proprietate intelectuală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industrială, </w:t>
      </w:r>
      <w:r w:rsidR="00F63605" w:rsidRPr="00C46A61">
        <w:rPr>
          <w:rFonts w:asciiTheme="minorHAnsi" w:hAnsiTheme="minorHAnsi" w:cstheme="minorHAnsi"/>
          <w:sz w:val="24"/>
          <w:szCs w:val="24"/>
          <w:shd w:val="clear" w:color="auto" w:fill="FFFFFF"/>
          <w:lang w:val="ro-RO"/>
        </w:rPr>
        <w:t>obținute</w:t>
      </w:r>
      <w:r w:rsidRPr="00C46A61">
        <w:rPr>
          <w:rFonts w:asciiTheme="minorHAnsi" w:hAnsiTheme="minorHAnsi" w:cstheme="minorHAnsi"/>
          <w:sz w:val="24"/>
          <w:szCs w:val="24"/>
          <w:shd w:val="clear" w:color="auto" w:fill="FFFFFF"/>
          <w:lang w:val="ro-RO"/>
        </w:rPr>
        <w:t xml:space="preserve"> în executarea sau ca urmare a executării acestui Contract de finanțare, cu </w:t>
      </w:r>
      <w:r w:rsidR="00F63605" w:rsidRPr="00C46A61">
        <w:rPr>
          <w:rFonts w:asciiTheme="minorHAnsi" w:hAnsiTheme="minorHAnsi" w:cstheme="minorHAnsi"/>
          <w:sz w:val="24"/>
          <w:szCs w:val="24"/>
          <w:shd w:val="clear" w:color="auto" w:fill="FFFFFF"/>
          <w:lang w:val="ro-RO"/>
        </w:rPr>
        <w:t>excepția</w:t>
      </w:r>
      <w:r w:rsidRPr="00C46A61">
        <w:rPr>
          <w:rFonts w:asciiTheme="minorHAnsi" w:hAnsiTheme="minorHAnsi" w:cstheme="minorHAnsi"/>
          <w:sz w:val="24"/>
          <w:szCs w:val="24"/>
          <w:shd w:val="clear" w:color="auto" w:fill="FFFFFF"/>
          <w:lang w:val="ro-RO"/>
        </w:rPr>
        <w:t xml:space="preserve"> cazurilor în care astfel de drepturi sunt preexistente acestuia, vor fi proprietatea Beneficiarului/liderului parteneriatului/partenerului</w:t>
      </w:r>
      <w:r w:rsidRPr="00C46A61">
        <w:rPr>
          <w:rFonts w:asciiTheme="minorHAnsi" w:hAnsiTheme="minorHAnsi" w:cstheme="minorHAnsi"/>
          <w:sz w:val="24"/>
          <w:szCs w:val="24"/>
          <w:lang w:val="ro-RO"/>
        </w:rPr>
        <w:t>.</w:t>
      </w:r>
    </w:p>
    <w:p w14:paraId="052FCD9F" w14:textId="77777777" w:rsidR="00C46A61" w:rsidRPr="00C46A61" w:rsidRDefault="00C46A61" w:rsidP="00A41253">
      <w:pPr>
        <w:pStyle w:val="ListParagraph"/>
        <w:spacing w:line="240" w:lineRule="auto"/>
        <w:jc w:val="both"/>
        <w:rPr>
          <w:rFonts w:asciiTheme="minorHAnsi" w:hAnsiTheme="minorHAnsi" w:cstheme="minorHAnsi"/>
          <w:sz w:val="24"/>
          <w:szCs w:val="24"/>
          <w:lang w:val="ro-RO"/>
        </w:rPr>
      </w:pPr>
    </w:p>
    <w:p w14:paraId="15EFEDCF"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9 - Completarea Condițiilor generale cu privire la modificarea contractului de finanțare:</w:t>
      </w:r>
    </w:p>
    <w:p w14:paraId="3082D5A6" w14:textId="77777777" w:rsidR="00C46A61" w:rsidRPr="00C46A61" w:rsidRDefault="00C46A61" w:rsidP="00A41253">
      <w:pPr>
        <w:contextualSpacing/>
        <w:jc w:val="both"/>
        <w:rPr>
          <w:rFonts w:asciiTheme="minorHAnsi" w:hAnsiTheme="minorHAnsi" w:cstheme="minorHAnsi"/>
          <w:b/>
        </w:rPr>
      </w:pPr>
    </w:p>
    <w:p w14:paraId="264B04AB" w14:textId="77777777" w:rsidR="00C46A61" w:rsidRPr="00C46A61" w:rsidRDefault="00C46A61" w:rsidP="00AD3202">
      <w:pPr>
        <w:pStyle w:val="ListParagraph"/>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eligibilă nerambursabilă a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se poate majora prin acte </w:t>
      </w:r>
      <w:proofErr w:type="spellStart"/>
      <w:r w:rsidRPr="00C46A61">
        <w:rPr>
          <w:rFonts w:asciiTheme="minorHAnsi" w:hAnsiTheme="minorHAnsi" w:cstheme="minorHAnsi"/>
          <w:sz w:val="24"/>
          <w:szCs w:val="24"/>
          <w:shd w:val="clear" w:color="auto" w:fill="FFFFFF"/>
          <w:lang w:val="ro-RO"/>
        </w:rPr>
        <w:t>adiţionale</w:t>
      </w:r>
      <w:proofErr w:type="spellEnd"/>
      <w:r w:rsidRPr="00C46A61">
        <w:rPr>
          <w:rFonts w:asciiTheme="minorHAnsi" w:hAnsiTheme="minorHAnsi" w:cstheme="minorHAnsi"/>
          <w:sz w:val="24"/>
          <w:szCs w:val="24"/>
          <w:shd w:val="clear" w:color="auto" w:fill="FFFFFF"/>
          <w:lang w:val="ro-RO"/>
        </w:rPr>
        <w:t xml:space="preserve"> doar 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unor </w:t>
      </w:r>
      <w:proofErr w:type="spellStart"/>
      <w:r w:rsidRPr="00C46A61">
        <w:rPr>
          <w:rFonts w:asciiTheme="minorHAnsi" w:hAnsiTheme="minorHAnsi" w:cstheme="minorHAnsi"/>
          <w:sz w:val="24"/>
          <w:szCs w:val="24"/>
          <w:shd w:val="clear" w:color="auto" w:fill="FFFFFF"/>
          <w:lang w:val="ro-RO"/>
        </w:rPr>
        <w:t>circumstanţe</w:t>
      </w:r>
      <w:proofErr w:type="spellEnd"/>
      <w:r w:rsidRPr="00C46A61">
        <w:rPr>
          <w:rFonts w:asciiTheme="minorHAnsi" w:hAnsiTheme="minorHAnsi" w:cstheme="minorHAnsi"/>
          <w:sz w:val="24"/>
          <w:szCs w:val="24"/>
          <w:shd w:val="clear" w:color="auto" w:fill="FFFFFF"/>
          <w:lang w:val="ro-RO"/>
        </w:rPr>
        <w:t xml:space="preserve"> de natură obiectivă, bine justificate, care nu au depins de </w:t>
      </w:r>
      <w:proofErr w:type="spellStart"/>
      <w:r w:rsidRPr="00C46A61">
        <w:rPr>
          <w:rFonts w:asciiTheme="minorHAnsi" w:hAnsiTheme="minorHAnsi" w:cstheme="minorHAnsi"/>
          <w:sz w:val="24"/>
          <w:szCs w:val="24"/>
          <w:shd w:val="clear" w:color="auto" w:fill="FFFFFF"/>
          <w:lang w:val="ro-RO"/>
        </w:rPr>
        <w:t>acţiunea</w:t>
      </w:r>
      <w:proofErr w:type="spellEnd"/>
      <w:r w:rsidRPr="00C46A61">
        <w:rPr>
          <w:rFonts w:asciiTheme="minorHAnsi" w:hAnsiTheme="minorHAnsi" w:cstheme="minorHAnsi"/>
          <w:sz w:val="24"/>
          <w:szCs w:val="24"/>
          <w:shd w:val="clear" w:color="auto" w:fill="FFFFFF"/>
          <w:lang w:val="ro-RO"/>
        </w:rPr>
        <w:t>/</w:t>
      </w:r>
      <w:proofErr w:type="spellStart"/>
      <w:r w:rsidRPr="00C46A61">
        <w:rPr>
          <w:rFonts w:asciiTheme="minorHAnsi" w:hAnsiTheme="minorHAnsi" w:cstheme="minorHAnsi"/>
          <w:sz w:val="24"/>
          <w:szCs w:val="24"/>
          <w:shd w:val="clear" w:color="auto" w:fill="FFFFFF"/>
          <w:lang w:val="ro-RO"/>
        </w:rPr>
        <w:t>inacţiunea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părţilor</w:t>
      </w:r>
      <w:proofErr w:type="spellEnd"/>
      <w:r w:rsidRPr="00C46A61">
        <w:rPr>
          <w:rFonts w:asciiTheme="minorHAnsi" w:hAnsiTheme="minorHAnsi" w:cstheme="minorHAnsi"/>
          <w:sz w:val="24"/>
          <w:szCs w:val="24"/>
          <w:shd w:val="clear" w:color="auto" w:fill="FFFFFF"/>
          <w:lang w:val="ro-RO"/>
        </w:rPr>
        <w:t xml:space="preserve">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care sunt reglementate prin acte normative. </w:t>
      </w:r>
    </w:p>
    <w:p w14:paraId="26FED2EA" w14:textId="77777777" w:rsidR="00C46A61" w:rsidRPr="00C46A61" w:rsidRDefault="00C46A61" w:rsidP="00AD3202">
      <w:pPr>
        <w:pStyle w:val="ListParagraph"/>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Prelungirea perioadei de implementare a proiectului nu se poate realiza în nici un caz după expirarea acesteia.</w:t>
      </w:r>
    </w:p>
    <w:p w14:paraId="18EE16BA" w14:textId="77777777" w:rsidR="00C46A61" w:rsidRPr="00C46A61" w:rsidRDefault="00C46A61" w:rsidP="00AD3202">
      <w:pPr>
        <w:pStyle w:val="ListParagraph"/>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Suspendarea implementării proiectului, pentru motive întemeiate, se realizează prin act </w:t>
      </w:r>
      <w:proofErr w:type="spellStart"/>
      <w:r w:rsidRPr="00C46A61">
        <w:rPr>
          <w:rFonts w:asciiTheme="minorHAnsi" w:hAnsiTheme="minorHAnsi" w:cstheme="minorHAnsi"/>
          <w:sz w:val="24"/>
          <w:szCs w:val="24"/>
          <w:shd w:val="clear" w:color="auto" w:fill="FFFFFF"/>
          <w:lang w:val="ro-RO"/>
        </w:rPr>
        <w:t>adiţional</w:t>
      </w:r>
      <w:proofErr w:type="spellEnd"/>
      <w:r w:rsidRPr="00C46A61">
        <w:rPr>
          <w:rFonts w:asciiTheme="minorHAnsi" w:hAnsiTheme="minorHAnsi" w:cstheme="minorHAnsi"/>
          <w:sz w:val="24"/>
          <w:szCs w:val="24"/>
          <w:shd w:val="clear" w:color="auto" w:fill="FFFFFF"/>
          <w:lang w:val="ro-RO"/>
        </w:rPr>
        <w:t xml:space="preserve">. Perioadele cumulate de suspendare nu pot </w:t>
      </w:r>
      <w:proofErr w:type="spellStart"/>
      <w:r w:rsidRPr="00C46A61">
        <w:rPr>
          <w:rFonts w:asciiTheme="minorHAnsi" w:hAnsiTheme="minorHAnsi" w:cstheme="minorHAnsi"/>
          <w:sz w:val="24"/>
          <w:szCs w:val="24"/>
          <w:shd w:val="clear" w:color="auto" w:fill="FFFFFF"/>
          <w:lang w:val="ro-RO"/>
        </w:rPr>
        <w:t>depăşi</w:t>
      </w:r>
      <w:proofErr w:type="spellEnd"/>
      <w:r w:rsidRPr="00C46A61">
        <w:rPr>
          <w:rFonts w:asciiTheme="minorHAnsi" w:hAnsiTheme="minorHAnsi" w:cstheme="minorHAnsi"/>
          <w:sz w:val="24"/>
          <w:szCs w:val="24"/>
          <w:shd w:val="clear" w:color="auto" w:fill="FFFFFF"/>
          <w:lang w:val="ro-RO"/>
        </w:rPr>
        <w:t xml:space="preserve"> 3 luni, cu asigurarea </w:t>
      </w:r>
      <w:proofErr w:type="spellStart"/>
      <w:r w:rsidRPr="00C46A61">
        <w:rPr>
          <w:rFonts w:asciiTheme="minorHAnsi" w:hAnsiTheme="minorHAnsi" w:cstheme="minorHAnsi"/>
          <w:sz w:val="24"/>
          <w:szCs w:val="24"/>
          <w:shd w:val="clear" w:color="auto" w:fill="FFFFFF"/>
          <w:lang w:val="ro-RO"/>
        </w:rPr>
        <w:t>condiţiilor</w:t>
      </w:r>
      <w:proofErr w:type="spellEnd"/>
      <w:r w:rsidRPr="00C46A61">
        <w:rPr>
          <w:rFonts w:asciiTheme="minorHAnsi" w:hAnsiTheme="minorHAnsi" w:cstheme="minorHAnsi"/>
          <w:sz w:val="24"/>
          <w:szCs w:val="24"/>
          <w:shd w:val="clear" w:color="auto" w:fill="FFFFFF"/>
          <w:lang w:val="ro-RO"/>
        </w:rPr>
        <w:t xml:space="preserve"> necesare ca finalizarea implementării proiectului să nu </w:t>
      </w:r>
      <w:proofErr w:type="spellStart"/>
      <w:r w:rsidRPr="00C46A61">
        <w:rPr>
          <w:rFonts w:asciiTheme="minorHAnsi" w:hAnsiTheme="minorHAnsi" w:cstheme="minorHAnsi"/>
          <w:sz w:val="24"/>
          <w:szCs w:val="24"/>
          <w:shd w:val="clear" w:color="auto" w:fill="FFFFFF"/>
          <w:lang w:val="ro-RO"/>
        </w:rPr>
        <w:t>depăşească</w:t>
      </w:r>
      <w:proofErr w:type="spellEnd"/>
      <w:r w:rsidRPr="00C46A61">
        <w:rPr>
          <w:rFonts w:asciiTheme="minorHAnsi" w:hAnsiTheme="minorHAnsi" w:cstheme="minorHAnsi"/>
          <w:sz w:val="24"/>
          <w:szCs w:val="24"/>
          <w:shd w:val="clear" w:color="auto" w:fill="FFFFFF"/>
          <w:lang w:val="ro-RO"/>
        </w:rPr>
        <w:t xml:space="preserve"> data de 31 decembrie 2029.</w:t>
      </w:r>
    </w:p>
    <w:p w14:paraId="00EAAE7F" w14:textId="77777777" w:rsidR="00C46A61" w:rsidRPr="00C46A61" w:rsidRDefault="00C46A61" w:rsidP="00AD3202">
      <w:pPr>
        <w:pStyle w:val="ListParagraph"/>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4634F835" w14:textId="77777777" w:rsidR="00C46A61" w:rsidRPr="00C46A61" w:rsidRDefault="00C46A61" w:rsidP="00A41253">
      <w:pPr>
        <w:pStyle w:val="ListParagraph"/>
        <w:spacing w:line="240" w:lineRule="auto"/>
        <w:ind w:left="786"/>
        <w:jc w:val="both"/>
        <w:rPr>
          <w:rFonts w:asciiTheme="minorHAnsi" w:hAnsiTheme="minorHAnsi" w:cstheme="minorHAnsi"/>
          <w:sz w:val="24"/>
          <w:szCs w:val="24"/>
          <w:shd w:val="clear" w:color="auto" w:fill="FFFFFF"/>
          <w:lang w:val="ro-RO"/>
        </w:rPr>
      </w:pPr>
    </w:p>
    <w:p w14:paraId="7922DA53" w14:textId="77777777" w:rsidR="00C46A61" w:rsidRPr="00C46A61" w:rsidRDefault="00C46A61" w:rsidP="00AD3202">
      <w:pPr>
        <w:pStyle w:val="ListParagraph"/>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w:t>
      </w:r>
      <w:r w:rsidRPr="00C46A61">
        <w:rPr>
          <w:rFonts w:asciiTheme="minorHAnsi" w:hAnsiTheme="minorHAnsi" w:cstheme="minorHAnsi"/>
          <w:b/>
          <w:bCs/>
          <w:i/>
          <w:iCs/>
          <w:sz w:val="24"/>
          <w:szCs w:val="24"/>
          <w:shd w:val="clear" w:color="auto" w:fill="FFFFFF"/>
          <w:lang w:val="ro-RO"/>
        </w:rPr>
        <w:t>in cazul Beneficiarilor publici</w:t>
      </w:r>
      <w:r w:rsidRPr="00C46A61">
        <w:rPr>
          <w:rFonts w:asciiTheme="minorHAnsi" w:hAnsiTheme="minorHAnsi" w:cstheme="minorHAnsi"/>
          <w:sz w:val="24"/>
          <w:szCs w:val="24"/>
          <w:shd w:val="clear" w:color="auto" w:fill="FFFFFF"/>
          <w:lang w:val="ro-RO"/>
        </w:rPr>
        <w:t>)</w:t>
      </w:r>
    </w:p>
    <w:p w14:paraId="491E9BFC" w14:textId="77777777" w:rsidR="00C46A61" w:rsidRPr="00C46A61" w:rsidRDefault="00C46A61" w:rsidP="00A41253">
      <w:pPr>
        <w:pStyle w:val="ListParagraph"/>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3652F9E0" w14:textId="77777777" w:rsidR="00C46A61" w:rsidRPr="00C46A61" w:rsidRDefault="00C46A61" w:rsidP="00A41253">
      <w:pPr>
        <w:pStyle w:val="ListParagraph"/>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w:t>
      </w:r>
      <w:r w:rsidRPr="00C46A61">
        <w:rPr>
          <w:rFonts w:asciiTheme="minorHAnsi" w:hAnsiTheme="minorHAnsi" w:cstheme="minorHAnsi"/>
          <w:b/>
          <w:bCs/>
          <w:i/>
          <w:iCs/>
          <w:sz w:val="24"/>
          <w:szCs w:val="24"/>
          <w:shd w:val="clear" w:color="auto" w:fill="FFFFFF"/>
          <w:lang w:val="ro-RO"/>
        </w:rPr>
        <w:t>in cazul Beneficiarilor privați</w:t>
      </w:r>
      <w:r w:rsidRPr="00C46A61">
        <w:rPr>
          <w:rFonts w:asciiTheme="minorHAnsi" w:hAnsiTheme="minorHAnsi" w:cstheme="minorHAnsi"/>
          <w:sz w:val="24"/>
          <w:szCs w:val="24"/>
          <w:shd w:val="clear" w:color="auto" w:fill="FFFFFF"/>
          <w:lang w:val="ro-RO"/>
        </w:rPr>
        <w:t>)</w:t>
      </w:r>
    </w:p>
    <w:p w14:paraId="2848CC5C" w14:textId="77777777" w:rsidR="00C46A61" w:rsidRPr="00C46A61" w:rsidRDefault="00C46A61" w:rsidP="00A41253">
      <w:pPr>
        <w:pStyle w:val="ListParagraph"/>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BD4B1ED" w14:textId="77777777" w:rsidR="00C46A61" w:rsidRPr="00C46A61" w:rsidRDefault="00C46A61" w:rsidP="00A41253">
      <w:pPr>
        <w:pStyle w:val="ListParagraph"/>
        <w:spacing w:line="240" w:lineRule="auto"/>
        <w:ind w:left="786"/>
        <w:jc w:val="both"/>
        <w:rPr>
          <w:rFonts w:asciiTheme="minorHAnsi" w:hAnsiTheme="minorHAnsi" w:cstheme="minorHAnsi"/>
          <w:sz w:val="24"/>
          <w:szCs w:val="24"/>
          <w:shd w:val="clear" w:color="auto" w:fill="FFFFFF"/>
          <w:lang w:val="ro-RO"/>
        </w:rPr>
      </w:pPr>
    </w:p>
    <w:p w14:paraId="79BA9607" w14:textId="77777777" w:rsidR="00C46A61" w:rsidRPr="00C46A61" w:rsidRDefault="00C46A61" w:rsidP="00AD3202">
      <w:pPr>
        <w:pStyle w:val="ListParagraph"/>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aplicarea alin. (11) al art. 10 din Condițiile Generale, 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în care modificările enumerate la </w:t>
      </w:r>
      <w:proofErr w:type="spellStart"/>
      <w:r w:rsidRPr="00C46A61">
        <w:rPr>
          <w:rFonts w:asciiTheme="minorHAnsi" w:hAnsiTheme="minorHAnsi" w:cstheme="minorHAnsi"/>
          <w:sz w:val="24"/>
          <w:szCs w:val="24"/>
          <w:shd w:val="clear" w:color="auto" w:fill="FFFFFF"/>
          <w:lang w:val="ro-RO"/>
        </w:rPr>
        <w:t>lit</w:t>
      </w:r>
      <w:proofErr w:type="spellEnd"/>
      <w:r w:rsidRPr="00C46A61">
        <w:rPr>
          <w:rFonts w:asciiTheme="minorHAnsi" w:hAnsiTheme="minorHAnsi" w:cstheme="minorHAnsi"/>
          <w:sz w:val="24"/>
          <w:szCs w:val="24"/>
          <w:shd w:val="clear" w:color="auto" w:fill="FFFFFF"/>
          <w:lang w:val="ro-RO"/>
        </w:rPr>
        <w:t xml:space="preserve"> a) din acesta afectează criteriile sau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de acordare 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atunci modificările se realizează prin notificare, cu aprobarea </w:t>
      </w:r>
      <w:proofErr w:type="spellStart"/>
      <w:r w:rsidRPr="00C46A61">
        <w:rPr>
          <w:rFonts w:asciiTheme="minorHAnsi" w:hAnsiTheme="minorHAnsi" w:cstheme="minorHAnsi"/>
          <w:sz w:val="24"/>
          <w:szCs w:val="24"/>
          <w:shd w:val="clear" w:color="auto" w:fill="FFFFFF"/>
          <w:lang w:val="ro-RO"/>
        </w:rPr>
        <w:t>autorităţii</w:t>
      </w:r>
      <w:proofErr w:type="spellEnd"/>
      <w:r w:rsidRPr="00C46A61">
        <w:rPr>
          <w:rFonts w:asciiTheme="minorHAnsi" w:hAnsiTheme="minorHAnsi" w:cstheme="minorHAnsi"/>
          <w:sz w:val="24"/>
          <w:szCs w:val="24"/>
          <w:shd w:val="clear" w:color="auto" w:fill="FFFFFF"/>
          <w:lang w:val="ro-RO"/>
        </w:rPr>
        <w:t xml:space="preserve"> de management,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w:t>
      </w:r>
      <w:r w:rsidR="00497B19">
        <w:fldChar w:fldCharType="begin"/>
      </w:r>
      <w:r w:rsidR="00497B19" w:rsidRPr="00497B19">
        <w:rPr>
          <w:lang w:val="it-IT"/>
        </w:rPr>
        <w:instrText>HYPERLINK</w:instrText>
      </w:r>
      <w:r w:rsidR="00497B19">
        <w:fldChar w:fldCharType="separate"/>
      </w:r>
      <w:r w:rsidRPr="00C46A61">
        <w:rPr>
          <w:rFonts w:asciiTheme="minorHAnsi" w:hAnsiTheme="minorHAnsi" w:cstheme="minorHAnsi"/>
          <w:sz w:val="24"/>
          <w:szCs w:val="24"/>
          <w:shd w:val="clear" w:color="auto" w:fill="FFFFFF"/>
          <w:lang w:val="ro-RO"/>
        </w:rPr>
        <w:t>alin. (7)</w:t>
      </w:r>
      <w:r w:rsidR="00497B19">
        <w:rPr>
          <w:rFonts w:asciiTheme="minorHAnsi" w:hAnsiTheme="minorHAnsi" w:cstheme="minorHAnsi"/>
          <w:sz w:val="24"/>
          <w:szCs w:val="24"/>
          <w:shd w:val="clear" w:color="auto" w:fill="FFFFFF"/>
          <w:lang w:val="ro-RO"/>
        </w:rPr>
        <w:fldChar w:fldCharType="end"/>
      </w:r>
      <w:r w:rsidRPr="00C46A61">
        <w:rPr>
          <w:rFonts w:asciiTheme="minorHAnsi" w:hAnsiTheme="minorHAnsi" w:cstheme="minorHAnsi"/>
          <w:sz w:val="24"/>
          <w:szCs w:val="24"/>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061A8EF2" w14:textId="77777777" w:rsidR="00C46A61" w:rsidRPr="00C46A61" w:rsidRDefault="00C46A61" w:rsidP="00A41253">
      <w:pPr>
        <w:contextualSpacing/>
        <w:jc w:val="both"/>
        <w:rPr>
          <w:rFonts w:asciiTheme="minorHAnsi" w:hAnsiTheme="minorHAnsi" w:cstheme="minorHAnsi"/>
          <w:b/>
        </w:rPr>
      </w:pPr>
    </w:p>
    <w:p w14:paraId="43EA8BE4" w14:textId="77777777" w:rsidR="00C46A61" w:rsidRPr="00C46A61" w:rsidRDefault="00C46A61" w:rsidP="00A41253">
      <w:pPr>
        <w:ind w:left="360"/>
        <w:contextualSpacing/>
        <w:jc w:val="both"/>
        <w:rPr>
          <w:rFonts w:asciiTheme="minorHAnsi" w:hAnsiTheme="minorHAnsi" w:cstheme="minorHAnsi"/>
        </w:rPr>
      </w:pPr>
      <w:r w:rsidRPr="00C46A61">
        <w:rPr>
          <w:rFonts w:asciiTheme="minorHAnsi" w:hAnsiTheme="minorHAnsi" w:cstheme="minorHAnsi"/>
          <w:b/>
        </w:rPr>
        <w:t>Articolul 10 - Informare și publicitate</w:t>
      </w:r>
      <w:r w:rsidRPr="00C46A61">
        <w:rPr>
          <w:rFonts w:asciiTheme="minorHAnsi" w:hAnsiTheme="minorHAnsi" w:cstheme="minorHAnsi"/>
        </w:rPr>
        <w:t>:</w:t>
      </w:r>
    </w:p>
    <w:p w14:paraId="18058997" w14:textId="77777777" w:rsidR="00C46A61" w:rsidRPr="00C46A61" w:rsidRDefault="00C46A61" w:rsidP="00A41253">
      <w:pPr>
        <w:ind w:left="360"/>
        <w:contextualSpacing/>
        <w:jc w:val="both"/>
        <w:rPr>
          <w:rFonts w:asciiTheme="minorHAnsi" w:hAnsiTheme="minorHAnsi" w:cstheme="minorHAnsi"/>
        </w:rPr>
      </w:pPr>
    </w:p>
    <w:p w14:paraId="277C1E94"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este obligat să realizeze măsurile minime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publicitate prevăzute la </w:t>
      </w:r>
      <w:r w:rsidR="00497B19">
        <w:fldChar w:fldCharType="begin"/>
      </w:r>
      <w:r w:rsidR="00497B19" w:rsidRPr="00497B19">
        <w:rPr>
          <w:lang w:val="it-IT"/>
        </w:rPr>
        <w:instrText>HYPERLINK "http://lege5.ro/App/Document/geytaojrg42ds/regulamentul-nr-1060-2021-de-stabilire-a-dispozitiilor-comune-privind-fondul-european-de-dezvoltare-regionala-fondul-social-european-plus-fondul-de-coeziune-fondul-pentru-o-tranzitie-justa-si-fondul-e?pid=461845323&amp;d=2023-06-07" \l "p-461845323" \t "_blank"</w:instrText>
      </w:r>
      <w:r w:rsidR="00497B19">
        <w:fldChar w:fldCharType="separate"/>
      </w:r>
      <w:r w:rsidRPr="00C46A61">
        <w:rPr>
          <w:rFonts w:asciiTheme="minorHAnsi" w:hAnsiTheme="minorHAnsi" w:cstheme="minorHAnsi"/>
          <w:sz w:val="24"/>
          <w:szCs w:val="24"/>
          <w:shd w:val="clear" w:color="auto" w:fill="FFFFFF"/>
          <w:lang w:val="ro-RO"/>
        </w:rPr>
        <w:t>art. 50</w:t>
      </w:r>
      <w:r w:rsidR="00497B19">
        <w:rPr>
          <w:rFonts w:asciiTheme="minorHAnsi" w:hAnsiTheme="minorHAnsi" w:cstheme="minorHAnsi"/>
          <w:sz w:val="24"/>
          <w:szCs w:val="24"/>
          <w:shd w:val="clear" w:color="auto" w:fill="FFFFFF"/>
          <w:lang w:val="ro-RO"/>
        </w:rPr>
        <w:fldChar w:fldCharType="end"/>
      </w:r>
      <w:r w:rsidRPr="00C46A61">
        <w:rPr>
          <w:rFonts w:asciiTheme="minorHAnsi" w:hAnsiTheme="minorHAnsi" w:cstheme="minorHAnsi"/>
          <w:sz w:val="24"/>
          <w:szCs w:val="24"/>
          <w:shd w:val="clear" w:color="auto" w:fill="FFFFFF"/>
          <w:lang w:val="ro-RO"/>
        </w:rPr>
        <w:t xml:space="preserve"> din Regulamentul (UE) 2021/1.060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în Ghidul solicitantului, detaliate la alin. (2). De asemenea, Beneficiarul se obligă să asigure respectarea prevederilor </w:t>
      </w:r>
      <w:r w:rsidR="00497B19">
        <w:fldChar w:fldCharType="begin"/>
      </w:r>
      <w:r w:rsidR="00497B19" w:rsidRPr="00497B19">
        <w:rPr>
          <w:lang w:val="ro-RO"/>
        </w:rPr>
        <w:instrText>HYPERLINK "http://lege5.ro/App/Document/geztaobrga3tq/ghidul-de-identitate-vizuala-vizibilitate-transparenta-si-comunicare-in-perioada-de-programare-2021-2027-septembrie-2022?d=2023-06-07" \t "_blank"</w:instrText>
      </w:r>
      <w:r w:rsidR="00497B19">
        <w:fldChar w:fldCharType="separate"/>
      </w:r>
      <w:r w:rsidRPr="00C46A61">
        <w:rPr>
          <w:rFonts w:asciiTheme="minorHAnsi" w:hAnsiTheme="minorHAnsi" w:cstheme="minorHAnsi"/>
          <w:sz w:val="24"/>
          <w:szCs w:val="24"/>
          <w:shd w:val="clear" w:color="auto" w:fill="FFFFFF"/>
          <w:lang w:val="ro-RO"/>
        </w:rPr>
        <w:t>Ghidului</w:t>
      </w:r>
      <w:r w:rsidR="00497B19">
        <w:rPr>
          <w:rFonts w:asciiTheme="minorHAnsi" w:hAnsiTheme="minorHAnsi" w:cstheme="minorHAnsi"/>
          <w:sz w:val="24"/>
          <w:szCs w:val="24"/>
          <w:shd w:val="clear" w:color="auto" w:fill="FFFFFF"/>
          <w:lang w:val="ro-RO"/>
        </w:rPr>
        <w:fldChar w:fldCharType="end"/>
      </w:r>
      <w:r w:rsidRPr="00C46A61">
        <w:rPr>
          <w:rFonts w:asciiTheme="minorHAnsi" w:hAnsiTheme="minorHAnsi" w:cstheme="minorHAnsi"/>
          <w:sz w:val="24"/>
          <w:szCs w:val="24"/>
          <w:shd w:val="clear" w:color="auto" w:fill="FFFFFF"/>
          <w:lang w:val="ro-RO"/>
        </w:rPr>
        <w:t xml:space="preserve"> de identitate vizuală 2021-2027 elaborat de Ministerul </w:t>
      </w:r>
      <w:proofErr w:type="spellStart"/>
      <w:r w:rsidRPr="00C46A61">
        <w:rPr>
          <w:rFonts w:asciiTheme="minorHAnsi" w:hAnsiTheme="minorHAnsi" w:cstheme="minorHAnsi"/>
          <w:sz w:val="24"/>
          <w:szCs w:val="24"/>
          <w:shd w:val="clear" w:color="auto" w:fill="FFFFFF"/>
          <w:lang w:val="ro-RO"/>
        </w:rPr>
        <w:t>Investiţiilor</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Proiectelor Europene, sub </w:t>
      </w:r>
      <w:proofErr w:type="spellStart"/>
      <w:r w:rsidRPr="00C46A61">
        <w:rPr>
          <w:rFonts w:asciiTheme="minorHAnsi" w:hAnsiTheme="minorHAnsi" w:cstheme="minorHAnsi"/>
          <w:sz w:val="24"/>
          <w:szCs w:val="24"/>
          <w:shd w:val="clear" w:color="auto" w:fill="FFFFFF"/>
          <w:lang w:val="ro-RO"/>
        </w:rPr>
        <w:t>sancţiunea</w:t>
      </w:r>
      <w:proofErr w:type="spellEnd"/>
      <w:r w:rsidRPr="00C46A61">
        <w:rPr>
          <w:rFonts w:asciiTheme="minorHAnsi" w:hAnsiTheme="minorHAnsi" w:cstheme="minorHAnsi"/>
          <w:sz w:val="24"/>
          <w:szCs w:val="24"/>
          <w:shd w:val="clear" w:color="auto" w:fill="FFFFFF"/>
          <w:lang w:val="ro-RO"/>
        </w:rPr>
        <w:t xml:space="preserve"> aplicării de către AM a măsurilor prevăzute la art. 50 din Regulamentul (UE) 2021/1.060. Totodată, Beneficiarul va avea în vedere si prevederile Manualului de Identitate Vizuala pentru Programul “Regiunea Centru”. </w:t>
      </w:r>
    </w:p>
    <w:p w14:paraId="5FADDA7F"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w:t>
      </w:r>
      <w:r w:rsidRPr="00C46A61">
        <w:rPr>
          <w:rFonts w:asciiTheme="minorHAnsi" w:hAnsiTheme="minorHAnsi" w:cstheme="minorHAnsi"/>
          <w:sz w:val="24"/>
          <w:szCs w:val="24"/>
          <w:shd w:val="clear" w:color="auto" w:fill="FFFFFF"/>
          <w:lang w:val="ro-RO"/>
        </w:rPr>
        <w:lastRenderedPageBreak/>
        <w:t>Management (AM), cu luarea în considerare a principiului proporționalității, anulând până la 3% din sprijinul din partea fondurilor pentru operațiunea în cauză.</w:t>
      </w:r>
    </w:p>
    <w:p w14:paraId="2BA425F6"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sunt responsabili pentru implementarea </w:t>
      </w:r>
      <w:proofErr w:type="spellStart"/>
      <w:r w:rsidRPr="00C46A61">
        <w:rPr>
          <w:rFonts w:asciiTheme="minorHAnsi" w:hAnsiTheme="minorHAnsi" w:cstheme="minorHAnsi"/>
          <w:sz w:val="24"/>
          <w:szCs w:val="24"/>
          <w:shd w:val="clear" w:color="auto" w:fill="FFFFFF"/>
          <w:lang w:val="ro-RO"/>
        </w:rPr>
        <w:t>activităţilor</w:t>
      </w:r>
      <w:proofErr w:type="spellEnd"/>
      <w:r w:rsidRPr="00C46A61">
        <w:rPr>
          <w:rFonts w:asciiTheme="minorHAnsi" w:hAnsiTheme="minorHAnsi" w:cstheme="minorHAnsi"/>
          <w:sz w:val="24"/>
          <w:szCs w:val="24"/>
          <w:shd w:val="clear" w:color="auto" w:fill="FFFFFF"/>
          <w:lang w:val="ro-RO"/>
        </w:rPr>
        <w:t xml:space="preserv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comunicare în legătură cu </w:t>
      </w:r>
      <w:proofErr w:type="spellStart"/>
      <w:r w:rsidRPr="00C46A61">
        <w:rPr>
          <w:rFonts w:asciiTheme="minorHAnsi" w:hAnsiTheme="minorHAnsi" w:cstheme="minorHAnsi"/>
          <w:sz w:val="24"/>
          <w:szCs w:val="24"/>
          <w:shd w:val="clear" w:color="auto" w:fill="FFFFFF"/>
          <w:lang w:val="ro-RO"/>
        </w:rPr>
        <w:t>asistenţa</w:t>
      </w:r>
      <w:proofErr w:type="spellEnd"/>
      <w:r w:rsidRPr="00C46A61">
        <w:rPr>
          <w:rFonts w:asciiTheme="minorHAnsi" w:hAnsiTheme="minorHAnsi" w:cstheme="minorHAnsi"/>
          <w:sz w:val="24"/>
          <w:szCs w:val="24"/>
          <w:shd w:val="clear" w:color="auto" w:fill="FFFFFF"/>
          <w:lang w:val="ro-RO"/>
        </w:rPr>
        <w:t xml:space="preserve"> financiară nerambursabilă </w:t>
      </w:r>
      <w:proofErr w:type="spellStart"/>
      <w:r w:rsidRPr="00C46A61">
        <w:rPr>
          <w:rFonts w:asciiTheme="minorHAnsi" w:hAnsiTheme="minorHAnsi" w:cstheme="minorHAnsi"/>
          <w:sz w:val="24"/>
          <w:szCs w:val="24"/>
          <w:shd w:val="clear" w:color="auto" w:fill="FFFFFF"/>
          <w:lang w:val="ro-RO"/>
        </w:rPr>
        <w:t>obţinută</w:t>
      </w:r>
      <w:proofErr w:type="spellEnd"/>
      <w:r w:rsidRPr="00C46A61">
        <w:rPr>
          <w:rFonts w:asciiTheme="minorHAnsi" w:hAnsiTheme="minorHAnsi" w:cstheme="minorHAnsi"/>
          <w:sz w:val="24"/>
          <w:szCs w:val="24"/>
          <w:shd w:val="clear" w:color="auto" w:fill="FFFFFF"/>
          <w:lang w:val="ro-RO"/>
        </w:rPr>
        <w:t xml:space="preserve"> prin Programul „Regiunea Centru”, în conformitate cu cele declarate în cererea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3511074"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bookmarkStart w:id="8" w:name="_Hlk168470044"/>
      <w:r w:rsidRPr="00C46A61">
        <w:rPr>
          <w:rFonts w:asciiTheme="minorHAnsi" w:hAnsiTheme="minorHAnsi" w:cstheme="minorHAnsi"/>
          <w:sz w:val="24"/>
          <w:szCs w:val="24"/>
          <w:shd w:val="clear" w:color="auto" w:fill="FFFFFF"/>
          <w:lang w:val="ro-RO"/>
        </w:rPr>
        <w:t xml:space="preserve">Acceptarea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conduce la acceptarea de către Beneficiar a introducerii pe lista operațiunilor selectate  întocmită de Autoritatea de Management, în conformitate cu prevederile art 49 din Regulamentul (UE) 2021/1.060. Astfel, Beneficiarul este de acord ca, odată cu acceptarea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următoarele date să fie publicate, electronic sau în orice alt mod: denumirea beneficiarului si, în cazul unei achiziții publice, denumirea contractantului; titlul proiectului; scopul și realizările proiectului; data începerii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finalizării proiectului; cheltuielile totale ale proiectului, cu </w:t>
      </w:r>
      <w:proofErr w:type="spellStart"/>
      <w:r w:rsidRPr="00C46A61">
        <w:rPr>
          <w:rFonts w:asciiTheme="minorHAnsi" w:hAnsiTheme="minorHAnsi" w:cstheme="minorHAnsi"/>
          <w:sz w:val="24"/>
          <w:szCs w:val="24"/>
          <w:shd w:val="clear" w:color="auto" w:fill="FFFFFF"/>
          <w:lang w:val="ro-RO"/>
        </w:rPr>
        <w:t>evidenţierea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contribuţiei</w:t>
      </w:r>
      <w:proofErr w:type="spellEnd"/>
      <w:r w:rsidRPr="00C46A61">
        <w:rPr>
          <w:rFonts w:asciiTheme="minorHAnsi" w:hAnsiTheme="minorHAnsi" w:cstheme="minorHAnsi"/>
          <w:sz w:val="24"/>
          <w:szCs w:val="24"/>
          <w:shd w:val="clear" w:color="auto" w:fill="FFFFFF"/>
          <w:lang w:val="ro-RO"/>
        </w:rPr>
        <w:t xml:space="preserve"> Uniunii Europene, fondul vizat și rata de cofinanțare a Uniunii; obiectivul specific; o </w:t>
      </w:r>
      <w:proofErr w:type="spellStart"/>
      <w:r w:rsidRPr="00C46A61">
        <w:rPr>
          <w:rFonts w:asciiTheme="minorHAnsi" w:hAnsiTheme="minorHAnsi" w:cstheme="minorHAnsi"/>
          <w:sz w:val="24"/>
          <w:szCs w:val="24"/>
          <w:shd w:val="clear" w:color="auto" w:fill="FFFFFF"/>
          <w:lang w:val="ro-RO"/>
        </w:rPr>
        <w:t>informaţie</w:t>
      </w:r>
      <w:proofErr w:type="spellEnd"/>
      <w:r w:rsidRPr="00C46A61">
        <w:rPr>
          <w:rFonts w:asciiTheme="minorHAnsi" w:hAnsiTheme="minorHAnsi" w:cstheme="minorHAnsi"/>
          <w:sz w:val="24"/>
          <w:szCs w:val="24"/>
          <w:shd w:val="clear" w:color="auto" w:fill="FFFFFF"/>
          <w:lang w:val="ro-RO"/>
        </w:rPr>
        <w:t xml:space="preserv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8"/>
    <w:p w14:paraId="67F113EC"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sunt </w:t>
      </w:r>
      <w:proofErr w:type="spellStart"/>
      <w:r w:rsidRPr="00C46A61">
        <w:rPr>
          <w:rFonts w:asciiTheme="minorHAnsi" w:hAnsiTheme="minorHAnsi" w:cstheme="minorHAnsi"/>
          <w:sz w:val="24"/>
          <w:szCs w:val="24"/>
          <w:shd w:val="clear" w:color="auto" w:fill="FFFFFF"/>
          <w:lang w:val="ro-RO"/>
        </w:rPr>
        <w:t>obligaţi</w:t>
      </w:r>
      <w:proofErr w:type="spellEnd"/>
      <w:r w:rsidRPr="00C46A61">
        <w:rPr>
          <w:rFonts w:asciiTheme="minorHAnsi" w:hAnsiTheme="minorHAnsi" w:cstheme="minorHAnsi"/>
          <w:sz w:val="24"/>
          <w:szCs w:val="24"/>
          <w:shd w:val="clear" w:color="auto" w:fill="FFFFFF"/>
          <w:lang w:val="ro-RO"/>
        </w:rPr>
        <w:t xml:space="preserve"> să utilizeze, pentru toate materialele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publicitate realizate în cadrul proiectelor </w:t>
      </w:r>
      <w:proofErr w:type="spellStart"/>
      <w:r w:rsidRPr="00C46A61">
        <w:rPr>
          <w:rFonts w:asciiTheme="minorHAnsi" w:hAnsiTheme="minorHAnsi" w:cstheme="minorHAnsi"/>
          <w:sz w:val="24"/>
          <w:szCs w:val="24"/>
          <w:shd w:val="clear" w:color="auto" w:fill="FFFFFF"/>
          <w:lang w:val="ro-RO"/>
        </w:rPr>
        <w:t>finanţate</w:t>
      </w:r>
      <w:proofErr w:type="spellEnd"/>
      <w:r w:rsidRPr="00C46A61">
        <w:rPr>
          <w:rFonts w:asciiTheme="minorHAnsi" w:hAnsiTheme="minorHAnsi" w:cstheme="minorHAnsi"/>
          <w:sz w:val="24"/>
          <w:szCs w:val="24"/>
          <w:shd w:val="clear" w:color="auto" w:fill="FFFFFF"/>
          <w:lang w:val="ro-RO"/>
        </w:rPr>
        <w:t xml:space="preserve"> prin Programul “Regiunea Centru”, măsurile impuse prin Manualul de Identitate vizuală al Programului Regiunea Centru 2021-2027, aflat în vigoare la momentul realizării măsurilor de informare și publicitate. Se recomandă ca materialele online/ </w:t>
      </w:r>
      <w:proofErr w:type="spellStart"/>
      <w:r w:rsidRPr="00C46A61">
        <w:rPr>
          <w:rFonts w:asciiTheme="minorHAnsi" w:hAnsiTheme="minorHAnsi" w:cstheme="minorHAnsi"/>
          <w:sz w:val="24"/>
          <w:szCs w:val="24"/>
          <w:shd w:val="clear" w:color="auto" w:fill="FFFFFF"/>
          <w:lang w:val="ro-RO"/>
        </w:rPr>
        <w:t>foto</w:t>
      </w:r>
      <w:proofErr w:type="spellEnd"/>
      <w:r w:rsidRPr="00C46A61">
        <w:rPr>
          <w:rFonts w:asciiTheme="minorHAnsi" w:hAnsiTheme="minorHAnsi" w:cstheme="minorHAnsi"/>
          <w:sz w:val="24"/>
          <w:szCs w:val="24"/>
          <w:shd w:val="clear" w:color="auto" w:fill="FFFFFF"/>
          <w:lang w:val="ro-RO"/>
        </w:rPr>
        <w:t xml:space="preserve"> si video să aibă implementate facilități pentru persoanele cu dizabilități.</w:t>
      </w:r>
    </w:p>
    <w:p w14:paraId="26962026"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au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să pună la </w:t>
      </w:r>
      <w:proofErr w:type="spellStart"/>
      <w:r w:rsidRPr="00C46A61">
        <w:rPr>
          <w:rFonts w:asciiTheme="minorHAnsi" w:hAnsiTheme="minorHAnsi" w:cstheme="minorHAnsi"/>
          <w:sz w:val="24"/>
          <w:szCs w:val="24"/>
          <w:shd w:val="clear" w:color="auto" w:fill="FFFFFF"/>
          <w:lang w:val="ro-RO"/>
        </w:rPr>
        <w:t>dispoziţia</w:t>
      </w:r>
      <w:proofErr w:type="spellEnd"/>
      <w:r w:rsidRPr="00C46A61">
        <w:rPr>
          <w:rFonts w:asciiTheme="minorHAnsi" w:hAnsiTheme="minorHAnsi" w:cstheme="minorHAnsi"/>
          <w:sz w:val="24"/>
          <w:szCs w:val="24"/>
          <w:shd w:val="clear" w:color="auto" w:fill="FFFFFF"/>
          <w:lang w:val="ro-RO"/>
        </w:rPr>
        <w:t xml:space="preserve"> AM, la cererea acesteia, date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informaţii</w:t>
      </w:r>
      <w:proofErr w:type="spellEnd"/>
      <w:r w:rsidRPr="00C46A61">
        <w:rPr>
          <w:rFonts w:asciiTheme="minorHAnsi" w:hAnsiTheme="minorHAnsi" w:cstheme="minorHAnsi"/>
          <w:sz w:val="24"/>
          <w:szCs w:val="24"/>
          <w:shd w:val="clear" w:color="auto" w:fill="FFFFFF"/>
          <w:lang w:val="ro-RO"/>
        </w:rPr>
        <w:t xml:space="preserve"> despre proiecte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685C1C5B"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30B8C4FF"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Pentru proiectele a căror valoare totală depășește 500.000 euro, mai ales în cazul celor multianuale, se recomandă realizarea și a altor activități de comunicare decât cele minime specificate în Regulamentul UE 1060/2021.</w:t>
      </w:r>
    </w:p>
    <w:p w14:paraId="3B6A40BB"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Elementele obligatorii de identitate vizuală care vor fi folosite pe toate materialele de comunicare/ vizibilitate sunt:</w:t>
      </w:r>
    </w:p>
    <w:p w14:paraId="76421475" w14:textId="77777777" w:rsidR="00C46A61" w:rsidRPr="00C46A61" w:rsidRDefault="00C46A61" w:rsidP="00AD3202">
      <w:pPr>
        <w:pStyle w:val="ListParagraph"/>
        <w:numPr>
          <w:ilvl w:val="0"/>
          <w:numId w:val="2"/>
        </w:numPr>
        <w:autoSpaceDE w:val="0"/>
        <w:autoSpaceDN w:val="0"/>
        <w:spacing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emblema UE, însoțită obligatoriu de declarația de finanțare „Cofinanțat de Uniunea Europeană”, în varianta bilingvă, unde este cazul;</w:t>
      </w:r>
    </w:p>
    <w:p w14:paraId="6017B421" w14:textId="77777777" w:rsidR="00C46A61" w:rsidRPr="00C46A61" w:rsidRDefault="00C46A61" w:rsidP="00AD3202">
      <w:pPr>
        <w:pStyle w:val="ListParagraph"/>
        <w:numPr>
          <w:ilvl w:val="0"/>
          <w:numId w:val="2"/>
        </w:numPr>
        <w:autoSpaceDE w:val="0"/>
        <w:autoSpaceDN w:val="0"/>
        <w:spacing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sigla Guvernului României;</w:t>
      </w:r>
    </w:p>
    <w:p w14:paraId="086637EC" w14:textId="77777777" w:rsidR="00C46A61" w:rsidRPr="00C46A61" w:rsidRDefault="00C46A61" w:rsidP="00AD3202">
      <w:pPr>
        <w:pStyle w:val="ListParagraph"/>
        <w:numPr>
          <w:ilvl w:val="0"/>
          <w:numId w:val="2"/>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sigla Programului „Regiunea Centru”</w:t>
      </w:r>
    </w:p>
    <w:p w14:paraId="547C1BB8" w14:textId="77777777" w:rsidR="00C46A61" w:rsidRPr="00C46A61" w:rsidRDefault="00C46A61" w:rsidP="00A41253">
      <w:pPr>
        <w:pStyle w:val="ListParagraph"/>
        <w:spacing w:before="120" w:after="120" w:line="240" w:lineRule="auto"/>
        <w:jc w:val="both"/>
        <w:rPr>
          <w:rFonts w:asciiTheme="minorHAnsi" w:hAnsiTheme="minorHAnsi" w:cstheme="minorHAnsi"/>
          <w:sz w:val="24"/>
          <w:szCs w:val="24"/>
          <w:lang w:val="ro-RO"/>
        </w:rPr>
      </w:pPr>
    </w:p>
    <w:p w14:paraId="38404A85"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 xml:space="preserve"> Măsurile minime obligatorii de informare </w:t>
      </w:r>
      <w:proofErr w:type="spellStart"/>
      <w:r w:rsidRPr="00C46A61">
        <w:rPr>
          <w:rFonts w:asciiTheme="minorHAnsi" w:hAnsiTheme="minorHAnsi" w:cstheme="minorHAnsi"/>
          <w:b/>
          <w:bCs/>
          <w:sz w:val="24"/>
          <w:szCs w:val="24"/>
          <w:lang w:val="ro-RO"/>
        </w:rPr>
        <w:t>şi</w:t>
      </w:r>
      <w:proofErr w:type="spellEnd"/>
      <w:r w:rsidRPr="00C46A61">
        <w:rPr>
          <w:rFonts w:asciiTheme="minorHAnsi" w:hAnsiTheme="minorHAnsi" w:cstheme="minorHAnsi"/>
          <w:b/>
          <w:bCs/>
          <w:sz w:val="24"/>
          <w:szCs w:val="24"/>
          <w:lang w:val="ro-RO"/>
        </w:rPr>
        <w:t xml:space="preserve"> publicitate</w:t>
      </w: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aplicabile tuturor proiectelor sunt</w:t>
      </w: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următoarele</w:t>
      </w:r>
      <w:r w:rsidRPr="00C46A61">
        <w:rPr>
          <w:rFonts w:asciiTheme="minorHAnsi" w:hAnsiTheme="minorHAnsi" w:cstheme="minorHAnsi"/>
          <w:sz w:val="24"/>
          <w:szCs w:val="24"/>
          <w:lang w:val="ro-RO"/>
        </w:rPr>
        <w:t>:</w:t>
      </w:r>
    </w:p>
    <w:p w14:paraId="1577A0A4" w14:textId="77777777" w:rsidR="00C46A61" w:rsidRPr="00C46A61" w:rsidRDefault="00C46A61" w:rsidP="00AD3202">
      <w:pPr>
        <w:pStyle w:val="ListParagraph"/>
        <w:numPr>
          <w:ilvl w:val="6"/>
          <w:numId w:val="16"/>
        </w:numPr>
        <w:spacing w:line="240" w:lineRule="auto"/>
        <w:ind w:left="709"/>
        <w:jc w:val="both"/>
        <w:rPr>
          <w:rFonts w:asciiTheme="minorHAnsi" w:hAnsiTheme="minorHAnsi" w:cstheme="minorHAnsi"/>
          <w:sz w:val="24"/>
          <w:szCs w:val="24"/>
          <w:lang w:val="ro-RO"/>
        </w:rPr>
      </w:pPr>
      <w:r w:rsidRPr="00C46A61">
        <w:rPr>
          <w:rFonts w:asciiTheme="minorHAnsi" w:hAnsiTheme="minorHAnsi" w:cstheme="minorHAnsi"/>
          <w:b/>
          <w:sz w:val="24"/>
          <w:szCs w:val="24"/>
          <w:lang w:val="ro-RO"/>
        </w:rPr>
        <w:t>Anunțuri/Comunicate de presă:</w:t>
      </w:r>
      <w:r w:rsidRPr="00C46A61">
        <w:rPr>
          <w:rFonts w:asciiTheme="minorHAnsi" w:hAnsiTheme="minorHAnsi" w:cstheme="minorHAnsi"/>
          <w:sz w:val="24"/>
          <w:szCs w:val="24"/>
          <w:lang w:val="ro-RO"/>
        </w:rPr>
        <w:t xml:space="preserve">  </w:t>
      </w:r>
    </w:p>
    <w:p w14:paraId="295A82A1" w14:textId="77777777" w:rsidR="00C46A61" w:rsidRPr="00C46A61" w:rsidRDefault="00C46A61" w:rsidP="00AD3202">
      <w:pPr>
        <w:pStyle w:val="ListParagraph"/>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052262B" w14:textId="77777777" w:rsidR="00C46A61" w:rsidRPr="00C46A61" w:rsidRDefault="00C46A61" w:rsidP="00AD3202">
      <w:pPr>
        <w:pStyle w:val="ListParagraph"/>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C46A61">
        <w:rPr>
          <w:rFonts w:asciiTheme="minorHAnsi" w:hAnsiTheme="minorHAnsi" w:cstheme="minorHAnsi"/>
          <w:sz w:val="24"/>
          <w:szCs w:val="24"/>
          <w:lang w:val="ro-RO"/>
        </w:rPr>
        <w:t>printr</w:t>
      </w:r>
      <w:proofErr w:type="spellEnd"/>
      <w:r w:rsidRPr="00C46A61">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C46A61">
        <w:rPr>
          <w:rFonts w:asciiTheme="minorHAnsi" w:hAnsiTheme="minorHAnsi" w:cstheme="minorHAnsi"/>
          <w:sz w:val="24"/>
          <w:szCs w:val="24"/>
          <w:lang w:val="ro-RO"/>
        </w:rPr>
        <w:t>situaţii</w:t>
      </w:r>
      <w:proofErr w:type="spellEnd"/>
      <w:r w:rsidRPr="00C46A61">
        <w:rPr>
          <w:rFonts w:asciiTheme="minorHAnsi" w:hAnsiTheme="minorHAnsi" w:cstheme="minorHAnsi"/>
          <w:sz w:val="24"/>
          <w:szCs w:val="24"/>
          <w:lang w:val="ro-RO"/>
        </w:rPr>
        <w:t xml:space="preserve"> elaborate de </w:t>
      </w:r>
      <w:proofErr w:type="spellStart"/>
      <w:r w:rsidRPr="00C46A61">
        <w:rPr>
          <w:rFonts w:asciiTheme="minorHAnsi" w:hAnsiTheme="minorHAnsi" w:cstheme="minorHAnsi"/>
          <w:sz w:val="24"/>
          <w:szCs w:val="24"/>
          <w:lang w:val="ro-RO"/>
        </w:rPr>
        <w:t>instituţii</w:t>
      </w:r>
      <w:proofErr w:type="spellEnd"/>
      <w:r w:rsidRPr="00C46A61">
        <w:rPr>
          <w:rFonts w:asciiTheme="minorHAnsi" w:hAnsiTheme="minorHAnsi" w:cstheme="minorHAnsi"/>
          <w:sz w:val="24"/>
          <w:szCs w:val="24"/>
          <w:lang w:val="ro-RO"/>
        </w:rPr>
        <w:t xml:space="preserve"> specializate (SATI etc.) din care reiese numărul de vizitatori unici.</w:t>
      </w:r>
    </w:p>
    <w:p w14:paraId="3A8F04A1"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de păstrare site propriu:</w:t>
      </w:r>
      <w:r w:rsidRPr="00C46A61">
        <w:rPr>
          <w:rFonts w:asciiTheme="minorHAnsi" w:hAnsiTheme="minorHAnsi" w:cstheme="minorHAnsi"/>
        </w:rPr>
        <w:t xml:space="preserve"> Permanent</w:t>
      </w:r>
    </w:p>
    <w:p w14:paraId="1BB1797F"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 xml:space="preserve">Termen păstrare pe site știri/alt tip de portal: </w:t>
      </w:r>
      <w:r w:rsidRPr="00C46A61">
        <w:rPr>
          <w:rFonts w:asciiTheme="minorHAnsi" w:hAnsiTheme="minorHAnsi" w:cstheme="minorHAnsi"/>
        </w:rPr>
        <w:t>timp de 3 zile consecutiv cu trimitere din prima pagină</w:t>
      </w:r>
    </w:p>
    <w:p w14:paraId="028EAAEC"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păstrare în presă scrisă:</w:t>
      </w:r>
      <w:r w:rsidRPr="00C46A61">
        <w:rPr>
          <w:rFonts w:asciiTheme="minorHAnsi" w:hAnsiTheme="minorHAnsi" w:cstheme="minorHAnsi"/>
        </w:rPr>
        <w:t xml:space="preserve"> minim o zi, o ediție tipărită</w:t>
      </w:r>
    </w:p>
    <w:p w14:paraId="363FD289" w14:textId="77777777" w:rsidR="00C46A61" w:rsidRPr="00C46A61" w:rsidRDefault="00C46A61" w:rsidP="00A41253">
      <w:pPr>
        <w:autoSpaceDE w:val="0"/>
        <w:autoSpaceDN w:val="0"/>
        <w:spacing w:before="120"/>
        <w:ind w:left="1080"/>
        <w:contextualSpacing/>
        <w:jc w:val="both"/>
        <w:rPr>
          <w:rFonts w:asciiTheme="minorHAnsi" w:hAnsiTheme="minorHAnsi" w:cstheme="minorHAnsi"/>
        </w:rPr>
      </w:pPr>
    </w:p>
    <w:p w14:paraId="497CB174" w14:textId="77777777" w:rsidR="00C46A61" w:rsidRPr="00C46A61" w:rsidRDefault="00C46A61" w:rsidP="00AD3202">
      <w:pPr>
        <w:pStyle w:val="ListParagraph"/>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sz w:val="24"/>
          <w:szCs w:val="24"/>
          <w:lang w:val="ro-RO"/>
        </w:rPr>
        <w:t>Declarația UE</w:t>
      </w:r>
    </w:p>
    <w:p w14:paraId="4FB09E42" w14:textId="77777777" w:rsidR="00C46A61" w:rsidRPr="00C46A61" w:rsidRDefault="00C46A61" w:rsidP="00AD3202">
      <w:pPr>
        <w:pStyle w:val="ListParagraph"/>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w:t>
      </w:r>
      <w:r w:rsidRPr="00C46A61">
        <w:rPr>
          <w:rFonts w:asciiTheme="minorHAnsi" w:hAnsiTheme="minorHAnsi" w:cstheme="minorHAnsi"/>
          <w:sz w:val="24"/>
          <w:szCs w:val="24"/>
          <w:lang w:val="ro-RO"/>
        </w:rPr>
        <w:lastRenderedPageBreak/>
        <w:t>bugetul proiectului astfel încât să fie vizibilă defalcarea în funcție de sursa finanțării: buget UE, buget național, bugetul propriu al beneficiarului.</w:t>
      </w:r>
    </w:p>
    <w:p w14:paraId="45B43220" w14:textId="77777777" w:rsidR="00C46A61" w:rsidRPr="00C46A61" w:rsidRDefault="00C46A61" w:rsidP="00AD3202">
      <w:pPr>
        <w:pStyle w:val="ListParagraph"/>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instrumentelor financiare, beneficiarul se asigură, prin intermediul condițiilor contractuale, că destinatarii finali respectă cerințele prevăzute la acest punct.</w:t>
      </w:r>
    </w:p>
    <w:p w14:paraId="2CF3E1E6" w14:textId="77777777" w:rsidR="00C46A61" w:rsidRPr="00C46A61" w:rsidRDefault="00C46A61" w:rsidP="00A41253">
      <w:pPr>
        <w:pStyle w:val="ListParagraph"/>
        <w:autoSpaceDE w:val="0"/>
        <w:autoSpaceDN w:val="0"/>
        <w:spacing w:before="120" w:after="160" w:line="240" w:lineRule="auto"/>
        <w:ind w:left="1440"/>
        <w:jc w:val="both"/>
        <w:rPr>
          <w:rFonts w:asciiTheme="minorHAnsi" w:hAnsiTheme="minorHAnsi" w:cstheme="minorHAnsi"/>
          <w:sz w:val="24"/>
          <w:szCs w:val="24"/>
          <w:lang w:val="ro-RO"/>
        </w:rPr>
      </w:pPr>
    </w:p>
    <w:p w14:paraId="232DFA17" w14:textId="77777777" w:rsidR="00C46A61" w:rsidRPr="00C46A61" w:rsidRDefault="00C46A61" w:rsidP="00AD3202">
      <w:pPr>
        <w:pStyle w:val="ListParagraph"/>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sz w:val="24"/>
          <w:szCs w:val="24"/>
          <w:lang w:val="ro-RO"/>
        </w:rPr>
        <w:t xml:space="preserve">Afișaj  </w:t>
      </w:r>
    </w:p>
    <w:p w14:paraId="35E00D69" w14:textId="77777777" w:rsidR="00C46A61" w:rsidRPr="00C46A61" w:rsidRDefault="00C46A61" w:rsidP="00AD3202">
      <w:pPr>
        <w:pStyle w:val="ListParagraph"/>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Panouri/plăci permanente</w:t>
      </w:r>
      <w:r w:rsidRPr="00C46A61">
        <w:rPr>
          <w:rFonts w:asciiTheme="minorHAnsi" w:hAnsiTheme="minorHAnsi" w:cstheme="minorHAnsi"/>
          <w:sz w:val="24"/>
          <w:szCs w:val="24"/>
          <w:lang w:val="ro-RO"/>
        </w:rPr>
        <w:t xml:space="preserve"> se vor amplasa în cazul proiectelor finanțate din Programul “Regiunea Centru” a căror valoare totală </w:t>
      </w:r>
      <w:r w:rsidRPr="00C46A61">
        <w:rPr>
          <w:rFonts w:asciiTheme="minorHAnsi" w:hAnsiTheme="minorHAnsi" w:cstheme="minorHAnsi"/>
          <w:b/>
          <w:bCs/>
          <w:sz w:val="24"/>
          <w:szCs w:val="24"/>
          <w:lang w:val="ro-RO"/>
        </w:rPr>
        <w:t>depășește 500.000 EUR</w:t>
      </w:r>
      <w:r w:rsidRPr="00C46A61">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6F6F52CD" w14:textId="77777777" w:rsidR="00C46A61" w:rsidRPr="00C46A61" w:rsidRDefault="00C46A61" w:rsidP="00AD3202">
      <w:pPr>
        <w:pStyle w:val="ListParagraph"/>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Afișe/</w:t>
      </w:r>
      <w:proofErr w:type="spellStart"/>
      <w:r w:rsidRPr="00C46A61">
        <w:rPr>
          <w:rFonts w:asciiTheme="minorHAnsi" w:hAnsiTheme="minorHAnsi" w:cstheme="minorHAnsi"/>
          <w:b/>
          <w:bCs/>
          <w:sz w:val="24"/>
          <w:szCs w:val="24"/>
          <w:lang w:val="ro-RO"/>
        </w:rPr>
        <w:t>Afisaj</w:t>
      </w:r>
      <w:proofErr w:type="spellEnd"/>
      <w:r w:rsidRPr="00C46A61">
        <w:rPr>
          <w:rFonts w:asciiTheme="minorHAnsi" w:hAnsiTheme="minorHAnsi" w:cstheme="minorHAnsi"/>
          <w:b/>
          <w:bCs/>
          <w:sz w:val="24"/>
          <w:szCs w:val="24"/>
          <w:lang w:val="ro-RO"/>
        </w:rPr>
        <w:t xml:space="preserve"> electronic</w:t>
      </w:r>
      <w:r w:rsidRPr="00C46A61">
        <w:rPr>
          <w:rFonts w:asciiTheme="minorHAnsi" w:hAnsiTheme="minorHAnsi" w:cstheme="minorHAnsi"/>
          <w:sz w:val="24"/>
          <w:szCs w:val="24"/>
          <w:lang w:val="ro-RO"/>
        </w:rPr>
        <w:t xml:space="preserve"> - în cazul proiectelor a căror valoare totală </w:t>
      </w:r>
      <w:r w:rsidRPr="00C46A61">
        <w:rPr>
          <w:rFonts w:asciiTheme="minorHAnsi" w:hAnsiTheme="minorHAnsi" w:cstheme="minorHAnsi"/>
          <w:b/>
          <w:bCs/>
          <w:sz w:val="24"/>
          <w:szCs w:val="24"/>
          <w:lang w:val="ro-RO"/>
        </w:rPr>
        <w:t>nu depășește 500.000 euro</w:t>
      </w:r>
      <w:r w:rsidRPr="00C46A61">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1CC884A0" w14:textId="77777777" w:rsidR="00C46A61" w:rsidRPr="00C46A61" w:rsidRDefault="00C46A61" w:rsidP="00AD3202">
      <w:pPr>
        <w:pStyle w:val="ListParagraph"/>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5394B53B" w14:textId="77777777" w:rsidR="00C46A61" w:rsidRPr="00C46A61" w:rsidRDefault="00C46A61" w:rsidP="00AD3202">
      <w:pPr>
        <w:pStyle w:val="ListParagraph"/>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0AF980BD" w14:textId="77777777" w:rsidR="00C46A61" w:rsidRPr="00C46A61" w:rsidRDefault="00C46A61" w:rsidP="00AD3202">
      <w:pPr>
        <w:pStyle w:val="ListParagraph"/>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0CC8025" w14:textId="77777777" w:rsidR="00C46A61" w:rsidRPr="00C46A61" w:rsidRDefault="00C46A61" w:rsidP="00A41253">
      <w:pPr>
        <w:autoSpaceDE w:val="0"/>
        <w:autoSpaceDN w:val="0"/>
        <w:spacing w:before="120"/>
        <w:contextualSpacing/>
        <w:jc w:val="both"/>
        <w:rPr>
          <w:rFonts w:asciiTheme="minorHAnsi" w:hAnsiTheme="minorHAnsi" w:cstheme="minorHAnsi"/>
        </w:rPr>
      </w:pPr>
      <w:r w:rsidRPr="00C46A61">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605CC8BB" w14:textId="77777777" w:rsidR="00C46A61" w:rsidRPr="00C46A61" w:rsidRDefault="00C46A61" w:rsidP="00A41253">
      <w:pPr>
        <w:autoSpaceDE w:val="0"/>
        <w:autoSpaceDN w:val="0"/>
        <w:spacing w:before="120"/>
        <w:contextualSpacing/>
        <w:jc w:val="both"/>
        <w:rPr>
          <w:rFonts w:asciiTheme="minorHAnsi" w:hAnsiTheme="minorHAnsi" w:cstheme="minorHAnsi"/>
        </w:rPr>
      </w:pPr>
      <w:r w:rsidRPr="00C46A61">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C46A61">
        <w:rPr>
          <w:rFonts w:asciiTheme="minorHAnsi" w:hAnsiTheme="minorHAnsi" w:cstheme="minorHAnsi"/>
        </w:rPr>
        <w:t>timeline</w:t>
      </w:r>
      <w:proofErr w:type="spellEnd"/>
      <w:r w:rsidRPr="00C46A61">
        <w:rPr>
          <w:rFonts w:asciiTheme="minorHAnsi" w:hAnsiTheme="minorHAnsi" w:cstheme="minorHAnsi"/>
        </w:rPr>
        <w:t xml:space="preserve">, </w:t>
      </w:r>
      <w:proofErr w:type="spellStart"/>
      <w:r w:rsidRPr="00C46A61">
        <w:rPr>
          <w:rFonts w:asciiTheme="minorHAnsi" w:hAnsiTheme="minorHAnsi" w:cstheme="minorHAnsi"/>
        </w:rPr>
        <w:t>infografic</w:t>
      </w:r>
      <w:proofErr w:type="spellEnd"/>
      <w:r w:rsidRPr="00C46A61">
        <w:rPr>
          <w:rFonts w:asciiTheme="minorHAnsi" w:hAnsiTheme="minorHAnsi" w:cstheme="minorHAnsi"/>
        </w:rPr>
        <w:t xml:space="preserve"> sau o altă soluție creativă. </w:t>
      </w:r>
    </w:p>
    <w:p w14:paraId="628D9E19" w14:textId="77777777" w:rsidR="00C46A61" w:rsidRPr="00C46A61" w:rsidRDefault="00C46A61" w:rsidP="00A41253">
      <w:pPr>
        <w:pStyle w:val="ListParagraph"/>
        <w:autoSpaceDE w:val="0"/>
        <w:autoSpaceDN w:val="0"/>
        <w:spacing w:before="120" w:line="240" w:lineRule="auto"/>
        <w:ind w:left="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DF7220F" w14:textId="77777777" w:rsidR="00C46A61" w:rsidRPr="00C46A61" w:rsidRDefault="00C46A61" w:rsidP="00A41253">
      <w:pPr>
        <w:pStyle w:val="ListParagraph"/>
        <w:autoSpaceDE w:val="0"/>
        <w:autoSpaceDN w:val="0"/>
        <w:spacing w:before="120" w:after="160" w:line="240" w:lineRule="auto"/>
        <w:ind w:left="0"/>
        <w:jc w:val="both"/>
        <w:rPr>
          <w:rFonts w:asciiTheme="minorHAnsi" w:hAnsiTheme="minorHAnsi" w:cstheme="minorHAnsi"/>
          <w:b/>
          <w:sz w:val="24"/>
          <w:szCs w:val="24"/>
          <w:lang w:val="ro-RO"/>
        </w:rPr>
      </w:pPr>
    </w:p>
    <w:p w14:paraId="3CE298C1" w14:textId="77777777" w:rsidR="00C46A61" w:rsidRPr="00C46A61" w:rsidRDefault="00C46A61" w:rsidP="00A41253">
      <w:pPr>
        <w:pStyle w:val="ListParagraph"/>
        <w:autoSpaceDE w:val="0"/>
        <w:autoSpaceDN w:val="0"/>
        <w:spacing w:before="120" w:after="160" w:line="240" w:lineRule="auto"/>
        <w:ind w:left="0"/>
        <w:jc w:val="both"/>
        <w:rPr>
          <w:rFonts w:asciiTheme="minorHAnsi" w:hAnsiTheme="minorHAnsi" w:cstheme="minorHAnsi"/>
          <w:sz w:val="24"/>
          <w:szCs w:val="24"/>
          <w:lang w:val="ro-RO"/>
        </w:rPr>
      </w:pPr>
      <w:r w:rsidRPr="00C46A61">
        <w:rPr>
          <w:rFonts w:asciiTheme="minorHAnsi" w:hAnsiTheme="minorHAnsi" w:cstheme="minorHAnsi"/>
          <w:b/>
          <w:sz w:val="24"/>
          <w:szCs w:val="24"/>
          <w:lang w:val="ro-RO"/>
        </w:rPr>
        <w:t>Termen de păstrare:</w:t>
      </w:r>
      <w:r w:rsidRPr="00C46A61">
        <w:rPr>
          <w:rFonts w:asciiTheme="minorHAnsi" w:hAnsiTheme="minorHAnsi" w:cstheme="minorHAnsi"/>
          <w:sz w:val="24"/>
          <w:szCs w:val="24"/>
          <w:lang w:val="ro-RO"/>
        </w:rPr>
        <w:t xml:space="preserve"> Permanent</w:t>
      </w:r>
    </w:p>
    <w:p w14:paraId="5C0AEEF7" w14:textId="77777777" w:rsidR="00C46A61" w:rsidRPr="00C46A61" w:rsidRDefault="00C46A61" w:rsidP="00A41253">
      <w:pPr>
        <w:pStyle w:val="ListParagraph"/>
        <w:autoSpaceDE w:val="0"/>
        <w:autoSpaceDN w:val="0"/>
        <w:spacing w:before="120" w:after="160" w:line="240" w:lineRule="auto"/>
        <w:ind w:left="0"/>
        <w:jc w:val="both"/>
        <w:rPr>
          <w:rFonts w:asciiTheme="minorHAnsi" w:hAnsiTheme="minorHAnsi" w:cstheme="minorHAnsi"/>
          <w:sz w:val="24"/>
          <w:szCs w:val="24"/>
          <w:lang w:val="ro-RO"/>
        </w:rPr>
      </w:pPr>
    </w:p>
    <w:p w14:paraId="2A7E652E" w14:textId="77777777" w:rsidR="00C46A61" w:rsidRPr="00C46A61" w:rsidRDefault="00C46A61" w:rsidP="00AD3202">
      <w:pPr>
        <w:pStyle w:val="ListParagraph"/>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bCs/>
          <w:sz w:val="24"/>
          <w:szCs w:val="24"/>
          <w:lang w:val="ro-RO"/>
        </w:rPr>
        <w:t>Autocolante/</w:t>
      </w:r>
      <w:r w:rsidRPr="00C46A61">
        <w:rPr>
          <w:rFonts w:asciiTheme="minorHAnsi" w:hAnsiTheme="minorHAnsi" w:cstheme="minorHAnsi"/>
          <w:b/>
          <w:sz w:val="24"/>
          <w:szCs w:val="24"/>
          <w:lang w:val="ro-RO"/>
        </w:rPr>
        <w:t>Plăcuțe</w:t>
      </w:r>
      <w:r w:rsidRPr="00C46A61">
        <w:rPr>
          <w:rFonts w:asciiTheme="minorHAnsi" w:hAnsiTheme="minorHAnsi" w:cstheme="minorHAnsi"/>
          <w:b/>
          <w:bCs/>
          <w:sz w:val="24"/>
          <w:szCs w:val="24"/>
          <w:lang w:val="ro-RO"/>
        </w:rPr>
        <w:t>:</w:t>
      </w:r>
      <w:r w:rsidRPr="00C46A61">
        <w:rPr>
          <w:rFonts w:asciiTheme="minorHAnsi" w:hAnsiTheme="minorHAnsi" w:cstheme="minorHAnsi"/>
          <w:b/>
          <w:sz w:val="24"/>
          <w:szCs w:val="24"/>
          <w:lang w:val="ro-RO"/>
        </w:rPr>
        <w:t xml:space="preserve"> </w:t>
      </w:r>
    </w:p>
    <w:p w14:paraId="4DFC5B52" w14:textId="77777777" w:rsidR="00C46A61" w:rsidRPr="00C46A61" w:rsidRDefault="00C46A61" w:rsidP="00AD3202">
      <w:pPr>
        <w:pStyle w:val="ListParagraph"/>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proiectelor în cadrul cărora sunt achiziționate echipamente, se vor utiliza autocolante/plăcuțe, în funcție de materialul din care este confecționat echipamentul/utilajul/mijlocul de transport. Beneficiarul va avea în vedere faptul că </w:t>
      </w:r>
      <w:r w:rsidRPr="00C46A61">
        <w:rPr>
          <w:rFonts w:asciiTheme="minorHAnsi" w:hAnsiTheme="minorHAnsi" w:cstheme="minorHAnsi"/>
          <w:sz w:val="24"/>
          <w:szCs w:val="24"/>
          <w:lang w:val="ro-RO"/>
        </w:rPr>
        <w:lastRenderedPageBreak/>
        <w:t>autocolantele/plăcuțele se vor aplica pe mijloacele fixe în cadrul proiectului care au  valoare de achiziție mai mare sau egală cu 5.000 lei fără TVA.</w:t>
      </w:r>
    </w:p>
    <w:p w14:paraId="654828CF" w14:textId="77777777" w:rsidR="00C46A61" w:rsidRPr="00C46A61" w:rsidRDefault="00C46A61" w:rsidP="00A41253">
      <w:pPr>
        <w:pStyle w:val="ListParagraph"/>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1C528D1B" w14:textId="77777777" w:rsidR="00C46A61" w:rsidRPr="00C46A61" w:rsidRDefault="00C46A61" w:rsidP="00A41253">
      <w:pPr>
        <w:autoSpaceDE w:val="0"/>
        <w:autoSpaceDN w:val="0"/>
        <w:spacing w:before="120"/>
        <w:ind w:left="720" w:firstLine="698"/>
        <w:contextualSpacing/>
        <w:jc w:val="both"/>
        <w:rPr>
          <w:rFonts w:asciiTheme="minorHAnsi" w:hAnsiTheme="minorHAnsi" w:cstheme="minorHAnsi"/>
        </w:rPr>
      </w:pPr>
      <w:r w:rsidRPr="00C46A61">
        <w:rPr>
          <w:rFonts w:asciiTheme="minorHAnsi" w:hAnsiTheme="minorHAnsi" w:cstheme="minorHAnsi"/>
          <w:b/>
        </w:rPr>
        <w:t>Termen de păstrare:</w:t>
      </w:r>
      <w:r w:rsidRPr="00C46A61">
        <w:rPr>
          <w:rFonts w:asciiTheme="minorHAnsi" w:hAnsiTheme="minorHAnsi" w:cstheme="minorHAnsi"/>
        </w:rPr>
        <w:t xml:space="preserve"> Pe întreg ciclul de viață al echipamentului.</w:t>
      </w:r>
    </w:p>
    <w:p w14:paraId="25FBFA9C" w14:textId="77777777" w:rsidR="00C46A61" w:rsidRPr="00C46A61" w:rsidRDefault="00C46A61" w:rsidP="00A41253">
      <w:pPr>
        <w:autoSpaceDE w:val="0"/>
        <w:autoSpaceDN w:val="0"/>
        <w:spacing w:before="120"/>
        <w:ind w:left="720" w:firstLine="698"/>
        <w:contextualSpacing/>
        <w:jc w:val="both"/>
        <w:rPr>
          <w:rFonts w:asciiTheme="minorHAnsi" w:hAnsiTheme="minorHAnsi" w:cstheme="minorHAnsi"/>
        </w:rPr>
      </w:pPr>
    </w:p>
    <w:p w14:paraId="4EC9F62F" w14:textId="77777777" w:rsidR="00C46A61" w:rsidRPr="00C46A61" w:rsidRDefault="00C46A61" w:rsidP="00AD3202">
      <w:pPr>
        <w:pStyle w:val="ListParagraph"/>
        <w:numPr>
          <w:ilvl w:val="6"/>
          <w:numId w:val="16"/>
        </w:numPr>
        <w:spacing w:line="240" w:lineRule="auto"/>
        <w:ind w:left="709"/>
        <w:jc w:val="both"/>
        <w:rPr>
          <w:rFonts w:asciiTheme="minorHAnsi" w:hAnsiTheme="minorHAnsi" w:cstheme="minorHAnsi"/>
          <w:b/>
          <w:bCs/>
          <w:sz w:val="24"/>
          <w:szCs w:val="24"/>
          <w:lang w:val="ro-RO"/>
        </w:rPr>
      </w:pPr>
      <w:r w:rsidRPr="00C46A61">
        <w:rPr>
          <w:rFonts w:asciiTheme="minorHAnsi" w:hAnsiTheme="minorHAnsi" w:cstheme="minorHAnsi"/>
          <w:b/>
          <w:bCs/>
          <w:sz w:val="24"/>
          <w:szCs w:val="24"/>
          <w:lang w:val="ro-RO"/>
        </w:rPr>
        <w:t>Online</w:t>
      </w:r>
    </w:p>
    <w:p w14:paraId="34F635CD" w14:textId="77777777" w:rsidR="00C46A61" w:rsidRPr="00C46A61" w:rsidRDefault="00C46A61" w:rsidP="00AD3202">
      <w:pPr>
        <w:pStyle w:val="ListParagraph"/>
        <w:numPr>
          <w:ilvl w:val="0"/>
          <w:numId w:val="15"/>
        </w:numPr>
        <w:autoSpaceDE w:val="0"/>
        <w:autoSpaceDN w:val="0"/>
        <w:spacing w:before="120" w:after="160" w:line="240" w:lineRule="auto"/>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Site oficial și cont social media:</w:t>
      </w:r>
      <w:r w:rsidRPr="00C46A61">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47AD34F" w14:textId="77777777" w:rsidR="00C46A61" w:rsidRPr="00C46A61" w:rsidRDefault="00C46A61" w:rsidP="00A41253">
      <w:pPr>
        <w:pStyle w:val="ListParagraph"/>
        <w:spacing w:line="240" w:lineRule="auto"/>
        <w:ind w:left="0"/>
        <w:jc w:val="both"/>
        <w:rPr>
          <w:rFonts w:asciiTheme="minorHAnsi" w:hAnsiTheme="minorHAnsi" w:cstheme="minorHAnsi"/>
          <w:sz w:val="24"/>
          <w:szCs w:val="24"/>
          <w:lang w:val="ro-RO"/>
        </w:rPr>
      </w:pPr>
    </w:p>
    <w:p w14:paraId="570975BC" w14:textId="77777777" w:rsidR="00C46A61" w:rsidRPr="00C46A61" w:rsidRDefault="00C46A61" w:rsidP="00A41253">
      <w:pPr>
        <w:pStyle w:val="ListParagraph"/>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Beneficiarul care are site propriu trebuie să creeze în cadrul acestuia o </w:t>
      </w:r>
      <w:proofErr w:type="spellStart"/>
      <w:r w:rsidRPr="00C46A61">
        <w:rPr>
          <w:rFonts w:asciiTheme="minorHAnsi" w:hAnsiTheme="minorHAnsi" w:cstheme="minorHAnsi"/>
          <w:sz w:val="24"/>
          <w:szCs w:val="24"/>
          <w:lang w:val="ro-RO"/>
        </w:rPr>
        <w:t>subpagină</w:t>
      </w:r>
      <w:proofErr w:type="spellEnd"/>
      <w:r w:rsidRPr="00C46A61">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C46A61">
        <w:rPr>
          <w:rFonts w:asciiTheme="minorHAnsi" w:hAnsiTheme="minorHAnsi" w:cstheme="minorHAnsi"/>
          <w:sz w:val="24"/>
          <w:szCs w:val="24"/>
          <w:lang w:val="ro-RO"/>
        </w:rPr>
        <w:t>widget</w:t>
      </w:r>
      <w:proofErr w:type="spellEnd"/>
      <w:r w:rsidRPr="00C46A61">
        <w:rPr>
          <w:rFonts w:asciiTheme="minorHAnsi" w:hAnsiTheme="minorHAnsi" w:cstheme="minorHAnsi"/>
          <w:sz w:val="24"/>
          <w:szCs w:val="24"/>
          <w:lang w:val="ro-RO"/>
        </w:rPr>
        <w:t xml:space="preserve"> </w:t>
      </w:r>
      <w:r w:rsidRPr="00C46A61">
        <w:rPr>
          <w:rFonts w:asciiTheme="minorHAnsi" w:hAnsiTheme="minorHAnsi" w:cstheme="minorHAnsi"/>
          <w:b/>
          <w:sz w:val="24"/>
          <w:szCs w:val="24"/>
          <w:lang w:val="ro-RO"/>
        </w:rPr>
        <w:t xml:space="preserve">cel puțin cu logo </w:t>
      </w:r>
      <w:proofErr w:type="spellStart"/>
      <w:r w:rsidRPr="00C46A61">
        <w:rPr>
          <w:rFonts w:asciiTheme="minorHAnsi" w:hAnsiTheme="minorHAnsi" w:cstheme="minorHAnsi"/>
          <w:b/>
          <w:sz w:val="24"/>
          <w:szCs w:val="24"/>
          <w:lang w:val="ro-RO"/>
        </w:rPr>
        <w:t>Regio</w:t>
      </w:r>
      <w:proofErr w:type="spellEnd"/>
      <w:r w:rsidRPr="00C46A61">
        <w:rPr>
          <w:rFonts w:asciiTheme="minorHAnsi" w:hAnsiTheme="minorHAnsi" w:cstheme="minorHAnsi"/>
          <w:b/>
          <w:sz w:val="24"/>
          <w:szCs w:val="24"/>
          <w:lang w:val="ro-RO"/>
        </w:rPr>
        <w:t xml:space="preserve"> Centru și sintagma ”Proiect/e </w:t>
      </w:r>
      <w:proofErr w:type="spellStart"/>
      <w:r w:rsidRPr="00C46A61">
        <w:rPr>
          <w:rFonts w:asciiTheme="minorHAnsi" w:hAnsiTheme="minorHAnsi" w:cstheme="minorHAnsi"/>
          <w:b/>
          <w:sz w:val="24"/>
          <w:szCs w:val="24"/>
          <w:lang w:val="ro-RO"/>
        </w:rPr>
        <w:t>Regio</w:t>
      </w:r>
      <w:proofErr w:type="spellEnd"/>
      <w:r w:rsidRPr="00C46A61">
        <w:rPr>
          <w:rFonts w:asciiTheme="minorHAnsi" w:hAnsiTheme="minorHAnsi" w:cstheme="minorHAnsi"/>
          <w:b/>
          <w:sz w:val="24"/>
          <w:szCs w:val="24"/>
          <w:lang w:val="ro-RO"/>
        </w:rPr>
        <w:t xml:space="preserve"> Centru” </w:t>
      </w:r>
      <w:r w:rsidRPr="00C46A61">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r w:rsidR="00497B19">
        <w:fldChar w:fldCharType="begin"/>
      </w:r>
      <w:r w:rsidR="00497B19" w:rsidRPr="00497B19">
        <w:rPr>
          <w:lang w:val="it-IT"/>
        </w:rPr>
        <w:instrText>HYPERLINK "http://www.mfe.gov.ro"</w:instrText>
      </w:r>
      <w:r w:rsidR="00497B19">
        <w:fldChar w:fldCharType="separate"/>
      </w:r>
      <w:r w:rsidRPr="00C46A61">
        <w:rPr>
          <w:rStyle w:val="Hyperlink"/>
          <w:rFonts w:asciiTheme="minorHAnsi" w:hAnsiTheme="minorHAnsi" w:cstheme="minorHAnsi"/>
          <w:sz w:val="24"/>
          <w:szCs w:val="24"/>
          <w:lang w:val="ro-RO"/>
        </w:rPr>
        <w:t>www.mfe.gov.ro</w:t>
      </w:r>
      <w:r w:rsidR="00497B19">
        <w:rPr>
          <w:rStyle w:val="Hyperlink"/>
          <w:rFonts w:asciiTheme="minorHAnsi" w:hAnsiTheme="minorHAnsi" w:cstheme="minorHAnsi"/>
          <w:sz w:val="24"/>
          <w:szCs w:val="24"/>
          <w:lang w:val="ro-RO"/>
        </w:rPr>
        <w:fldChar w:fldCharType="end"/>
      </w:r>
      <w:r w:rsidRPr="00C46A61">
        <w:rPr>
          <w:rFonts w:asciiTheme="minorHAnsi" w:hAnsiTheme="minorHAnsi" w:cstheme="minorHAnsi"/>
          <w:sz w:val="24"/>
          <w:szCs w:val="24"/>
          <w:lang w:val="ro-RO"/>
        </w:rPr>
        <w:t xml:space="preserve">, cu mențiunea „Pentru informații detaliate despre celelalte programe cofinanțate de Uniunea Europeană, vă invităm să vizitați </w:t>
      </w:r>
      <w:r w:rsidR="00497B19">
        <w:fldChar w:fldCharType="begin"/>
      </w:r>
      <w:r w:rsidR="00497B19" w:rsidRPr="00497B19">
        <w:rPr>
          <w:lang w:val="it-IT"/>
        </w:rPr>
        <w:instrText>HYPERLINK "http://www.mfe.gov.ro"</w:instrText>
      </w:r>
      <w:r w:rsidR="00497B19">
        <w:fldChar w:fldCharType="separate"/>
      </w:r>
      <w:r w:rsidRPr="00C46A61">
        <w:rPr>
          <w:rStyle w:val="Hyperlink"/>
          <w:rFonts w:asciiTheme="minorHAnsi" w:hAnsiTheme="minorHAnsi" w:cstheme="minorHAnsi"/>
          <w:sz w:val="24"/>
          <w:szCs w:val="24"/>
          <w:lang w:val="ro-RO"/>
        </w:rPr>
        <w:t>www.mfe.gov.ro</w:t>
      </w:r>
      <w:r w:rsidR="00497B19">
        <w:rPr>
          <w:rStyle w:val="Hyperlink"/>
          <w:rFonts w:asciiTheme="minorHAnsi" w:hAnsiTheme="minorHAnsi" w:cstheme="minorHAnsi"/>
          <w:sz w:val="24"/>
          <w:szCs w:val="24"/>
          <w:lang w:val="ro-RO"/>
        </w:rPr>
        <w:fldChar w:fldCharType="end"/>
      </w:r>
      <w:r w:rsidRPr="00C46A61">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MySMIS al proiectului. </w:t>
      </w:r>
    </w:p>
    <w:p w14:paraId="20F686B0" w14:textId="77777777" w:rsidR="00C46A61" w:rsidRPr="00C46A61" w:rsidRDefault="00C46A61" w:rsidP="00A41253">
      <w:pPr>
        <w:pStyle w:val="ListParagraph"/>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C46A61">
        <w:rPr>
          <w:rFonts w:asciiTheme="minorHAnsi" w:hAnsiTheme="minorHAnsi" w:cstheme="minorHAnsi"/>
          <w:sz w:val="24"/>
          <w:szCs w:val="24"/>
          <w:lang w:val="ro-RO"/>
        </w:rPr>
        <w:t>subpagina</w:t>
      </w:r>
      <w:proofErr w:type="spellEnd"/>
      <w:r w:rsidRPr="00C46A61">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2C99DC2A" w14:textId="77777777" w:rsidR="00C46A61" w:rsidRPr="00C46A61" w:rsidRDefault="00C46A61" w:rsidP="00A41253">
      <w:pPr>
        <w:pStyle w:val="ListParagraph"/>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C46A61">
        <w:rPr>
          <w:rFonts w:asciiTheme="minorHAnsi" w:hAnsiTheme="minorHAnsi" w:cstheme="minorHAnsi"/>
          <w:sz w:val="24"/>
          <w:szCs w:val="24"/>
          <w:lang w:val="ro-RO"/>
        </w:rPr>
        <w:t>infografice</w:t>
      </w:r>
      <w:proofErr w:type="spellEnd"/>
      <w:r w:rsidRPr="00C46A61">
        <w:rPr>
          <w:rFonts w:asciiTheme="minorHAnsi" w:hAnsiTheme="minorHAnsi" w:cstheme="minorHAnsi"/>
          <w:sz w:val="24"/>
          <w:szCs w:val="24"/>
          <w:lang w:val="ro-RO"/>
        </w:rPr>
        <w:t>, clipuri de prezentare sau orice materiale grafice elocvente pentru evoluția proiectului.</w:t>
      </w:r>
    </w:p>
    <w:p w14:paraId="25A00303" w14:textId="77777777" w:rsidR="00C46A61" w:rsidRPr="00C46A61" w:rsidRDefault="00C46A61" w:rsidP="00A41253">
      <w:pPr>
        <w:pStyle w:val="ListParagraph"/>
        <w:spacing w:line="240" w:lineRule="auto"/>
        <w:ind w:left="1418"/>
        <w:jc w:val="both"/>
        <w:rPr>
          <w:rFonts w:asciiTheme="minorHAnsi" w:hAnsiTheme="minorHAnsi" w:cstheme="minorHAnsi"/>
          <w:sz w:val="24"/>
          <w:szCs w:val="24"/>
          <w:lang w:val="ro-RO"/>
        </w:rPr>
      </w:pPr>
    </w:p>
    <w:p w14:paraId="06A05612" w14:textId="77777777" w:rsidR="00C46A61" w:rsidRPr="00C46A61" w:rsidRDefault="00C46A61" w:rsidP="00A41253">
      <w:pPr>
        <w:pStyle w:val="ListParagraph"/>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w:t>
      </w:r>
      <w:r w:rsidRPr="00C46A61">
        <w:rPr>
          <w:rFonts w:asciiTheme="minorHAnsi" w:hAnsiTheme="minorHAnsi" w:cstheme="minorHAnsi"/>
          <w:sz w:val="24"/>
          <w:szCs w:val="24"/>
          <w:lang w:val="ro-RO"/>
        </w:rPr>
        <w:lastRenderedPageBreak/>
        <w:t xml:space="preserve">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5012AB0F" w14:textId="77777777" w:rsidR="00C46A61" w:rsidRPr="00C46A61" w:rsidRDefault="00C46A61" w:rsidP="00A41253">
      <w:pPr>
        <w:pStyle w:val="ListParagraph"/>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C46A61">
        <w:rPr>
          <w:rFonts w:asciiTheme="minorHAnsi" w:hAnsiTheme="minorHAnsi" w:cstheme="minorHAnsi"/>
          <w:sz w:val="24"/>
          <w:szCs w:val="24"/>
          <w:lang w:val="ro-RO"/>
        </w:rPr>
        <w:t>Adds</w:t>
      </w:r>
      <w:proofErr w:type="spellEnd"/>
      <w:r w:rsidRPr="00C46A61">
        <w:rPr>
          <w:rFonts w:asciiTheme="minorHAnsi" w:hAnsiTheme="minorHAnsi" w:cstheme="minorHAnsi"/>
          <w:sz w:val="24"/>
          <w:szCs w:val="24"/>
          <w:lang w:val="ro-RO"/>
        </w:rPr>
        <w:t xml:space="preserve">, </w:t>
      </w:r>
      <w:proofErr w:type="spellStart"/>
      <w:r w:rsidRPr="00C46A61">
        <w:rPr>
          <w:rFonts w:asciiTheme="minorHAnsi" w:hAnsiTheme="minorHAnsi" w:cstheme="minorHAnsi"/>
          <w:sz w:val="24"/>
          <w:szCs w:val="24"/>
          <w:lang w:val="ro-RO"/>
        </w:rPr>
        <w:t>You</w:t>
      </w:r>
      <w:proofErr w:type="spellEnd"/>
      <w:r w:rsidRPr="00C46A61">
        <w:rPr>
          <w:rFonts w:asciiTheme="minorHAnsi" w:hAnsiTheme="minorHAnsi" w:cstheme="minorHAnsi"/>
          <w:sz w:val="24"/>
          <w:szCs w:val="24"/>
          <w:lang w:val="ro-RO"/>
        </w:rPr>
        <w:t xml:space="preserve"> Tube), pe lângă anunțul prin portaluri media. Acestea ar putea cuprinde o serie de postări la începerea proiectului, pe parcursul implementării și la finalizarea acestuia.</w:t>
      </w:r>
    </w:p>
    <w:p w14:paraId="773932F7" w14:textId="77777777" w:rsidR="00C46A61" w:rsidRPr="00C46A61" w:rsidRDefault="00C46A61" w:rsidP="00A41253">
      <w:pPr>
        <w:pStyle w:val="ListParagraph"/>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686529BC"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de păstrare informații/canale online:</w:t>
      </w:r>
      <w:r w:rsidRPr="00C46A61">
        <w:rPr>
          <w:rFonts w:asciiTheme="minorHAnsi" w:hAnsiTheme="minorHAnsi" w:cstheme="minorHAnsi"/>
        </w:rPr>
        <w:t xml:space="preserve"> 5 ani de zile după finalizarea proiectului</w:t>
      </w:r>
    </w:p>
    <w:p w14:paraId="0BFF02D1"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p>
    <w:p w14:paraId="511BC685" w14:textId="77777777" w:rsidR="00C46A61" w:rsidRPr="00C46A61" w:rsidRDefault="00C46A61" w:rsidP="00AD3202">
      <w:pPr>
        <w:pStyle w:val="ListParagraph"/>
        <w:numPr>
          <w:ilvl w:val="6"/>
          <w:numId w:val="16"/>
        </w:numPr>
        <w:spacing w:line="240" w:lineRule="auto"/>
        <w:ind w:left="709"/>
        <w:jc w:val="both"/>
        <w:rPr>
          <w:rFonts w:asciiTheme="minorHAnsi" w:hAnsiTheme="minorHAnsi" w:cstheme="minorHAnsi"/>
          <w:b/>
          <w:bCs/>
          <w:sz w:val="24"/>
          <w:szCs w:val="24"/>
          <w:lang w:val="ro-RO"/>
        </w:rPr>
      </w:pPr>
      <w:r w:rsidRPr="00C46A61">
        <w:rPr>
          <w:rFonts w:asciiTheme="minorHAnsi" w:hAnsiTheme="minorHAnsi" w:cstheme="minorHAnsi"/>
          <w:b/>
          <w:bCs/>
          <w:sz w:val="24"/>
          <w:szCs w:val="24"/>
          <w:lang w:val="ro-RO"/>
        </w:rPr>
        <w:t>Portofoliu de fotografii realizate pe parcursul desfășurării proiectului pentru a ilustra evoluția acestuia</w:t>
      </w:r>
    </w:p>
    <w:p w14:paraId="319BB7CE" w14:textId="77777777" w:rsidR="00C46A61" w:rsidRPr="00C46A61" w:rsidRDefault="00C46A61" w:rsidP="00AD3202">
      <w:pPr>
        <w:pStyle w:val="ListParagraph"/>
        <w:numPr>
          <w:ilvl w:val="0"/>
          <w:numId w:val="15"/>
        </w:numPr>
        <w:autoSpaceDE w:val="0"/>
        <w:autoSpaceDN w:val="0"/>
        <w:spacing w:before="120"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3DE72B5C" w14:textId="77777777" w:rsidR="00C46A61" w:rsidRPr="00C46A61" w:rsidRDefault="00C46A61" w:rsidP="00A41253">
      <w:pPr>
        <w:pStyle w:val="ListParagraph"/>
        <w:autoSpaceDE w:val="0"/>
        <w:autoSpaceDN w:val="0"/>
        <w:spacing w:before="120" w:after="160" w:line="240" w:lineRule="auto"/>
        <w:ind w:left="1440"/>
        <w:jc w:val="both"/>
        <w:rPr>
          <w:rFonts w:asciiTheme="minorHAnsi" w:hAnsiTheme="minorHAnsi" w:cstheme="minorHAnsi"/>
          <w:sz w:val="24"/>
          <w:szCs w:val="24"/>
          <w:lang w:val="ro-RO"/>
        </w:rPr>
      </w:pPr>
    </w:p>
    <w:p w14:paraId="687733DF" w14:textId="77777777" w:rsidR="00C46A61" w:rsidRPr="00C46A61" w:rsidRDefault="00C46A61" w:rsidP="00A41253">
      <w:pPr>
        <w:pStyle w:val="ListParagraph"/>
        <w:autoSpaceDE w:val="0"/>
        <w:autoSpaceDN w:val="0"/>
        <w:spacing w:before="120" w:after="160" w:line="240" w:lineRule="auto"/>
        <w:ind w:left="1440"/>
        <w:jc w:val="both"/>
        <w:rPr>
          <w:rFonts w:asciiTheme="minorHAnsi" w:hAnsiTheme="minorHAnsi" w:cstheme="minorHAnsi"/>
          <w:sz w:val="24"/>
          <w:szCs w:val="24"/>
          <w:lang w:val="ro-RO"/>
        </w:rPr>
      </w:pPr>
    </w:p>
    <w:p w14:paraId="400DEED8"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 xml:space="preserve">Măsuri suplimentare de informare </w:t>
      </w:r>
      <w:proofErr w:type="spellStart"/>
      <w:r w:rsidRPr="00C46A61">
        <w:rPr>
          <w:rFonts w:asciiTheme="minorHAnsi" w:hAnsiTheme="minorHAnsi" w:cstheme="minorHAnsi"/>
          <w:b/>
          <w:bCs/>
          <w:sz w:val="24"/>
          <w:szCs w:val="24"/>
          <w:lang w:val="ro-RO"/>
        </w:rPr>
        <w:t>şi</w:t>
      </w:r>
      <w:proofErr w:type="spellEnd"/>
      <w:r w:rsidRPr="00C46A61">
        <w:rPr>
          <w:rFonts w:asciiTheme="minorHAnsi" w:hAnsiTheme="minorHAnsi" w:cstheme="minorHAnsi"/>
          <w:b/>
          <w:bCs/>
          <w:sz w:val="24"/>
          <w:szCs w:val="24"/>
          <w:lang w:val="ro-RO"/>
        </w:rPr>
        <w:t xml:space="preserve"> publicitate</w:t>
      </w:r>
      <w:r w:rsidRPr="00C46A61" w:rsidDel="000354E7">
        <w:rPr>
          <w:rFonts w:asciiTheme="minorHAnsi" w:hAnsiTheme="minorHAnsi" w:cstheme="minorHAnsi"/>
          <w:b/>
          <w:bCs/>
          <w:sz w:val="24"/>
          <w:szCs w:val="24"/>
          <w:lang w:val="ro-RO"/>
        </w:rPr>
        <w:t xml:space="preserve"> </w:t>
      </w:r>
      <w:r w:rsidRPr="00C46A61">
        <w:rPr>
          <w:rFonts w:asciiTheme="minorHAnsi" w:hAnsiTheme="minorHAnsi" w:cstheme="minorHAnsi"/>
          <w:b/>
          <w:bCs/>
          <w:sz w:val="24"/>
          <w:szCs w:val="24"/>
          <w:lang w:val="ro-RO"/>
        </w:rPr>
        <w:t xml:space="preserve">aplicabile în cazul proiectelor cu o valoare de peste 10 milioane euro și proiectelor finanțate în cadrul operațiunilor de importanță strategică: </w:t>
      </w:r>
      <w:r w:rsidRPr="00C46A61">
        <w:rPr>
          <w:rFonts w:asciiTheme="minorHAnsi" w:hAnsiTheme="minorHAnsi" w:cstheme="minorHAnsi"/>
          <w:sz w:val="24"/>
          <w:szCs w:val="24"/>
          <w:lang w:val="ro-RO"/>
        </w:rPr>
        <w:t xml:space="preserve"> </w:t>
      </w:r>
    </w:p>
    <w:p w14:paraId="71909F78" w14:textId="77777777" w:rsidR="00C46A61" w:rsidRPr="00C46A61" w:rsidRDefault="00C46A61" w:rsidP="00A41253">
      <w:pPr>
        <w:pStyle w:val="ListParagraph"/>
        <w:spacing w:line="240" w:lineRule="auto"/>
        <w:ind w:left="786"/>
        <w:jc w:val="both"/>
        <w:rPr>
          <w:rFonts w:asciiTheme="minorHAnsi" w:hAnsiTheme="minorHAnsi" w:cstheme="minorHAnsi"/>
          <w:sz w:val="24"/>
          <w:szCs w:val="24"/>
          <w:lang w:val="ro-RO"/>
        </w:rPr>
      </w:pPr>
    </w:p>
    <w:p w14:paraId="5442B7FA" w14:textId="77777777" w:rsidR="00C46A61" w:rsidRPr="00C46A61" w:rsidRDefault="00C46A61" w:rsidP="00AD3202">
      <w:pPr>
        <w:pStyle w:val="ListParagraph"/>
        <w:numPr>
          <w:ilvl w:val="3"/>
          <w:numId w:val="23"/>
        </w:numPr>
        <w:spacing w:line="240" w:lineRule="auto"/>
        <w:ind w:left="709" w:hanging="425"/>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Beneficiarii trebuie să asigure, pe lângă activitățile minime de comunicare enumerate la alin (10) și organizarea a cel puțin </w:t>
      </w:r>
      <w:r w:rsidRPr="00C46A61">
        <w:rPr>
          <w:rFonts w:asciiTheme="minorHAnsi" w:hAnsiTheme="minorHAnsi" w:cstheme="minorHAnsi"/>
          <w:b/>
          <w:bCs/>
          <w:sz w:val="24"/>
          <w:szCs w:val="24"/>
          <w:lang w:val="ro-RO"/>
        </w:rPr>
        <w:t>un eveniment / o activitate de comunicare</w:t>
      </w:r>
      <w:r w:rsidRPr="00C46A61">
        <w:rPr>
          <w:rFonts w:asciiTheme="minorHAnsi" w:hAnsiTheme="minorHAnsi" w:cstheme="minorHAnsi"/>
          <w:sz w:val="24"/>
          <w:szCs w:val="24"/>
          <w:lang w:val="ro-RO"/>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1E98D58D" w14:textId="77777777" w:rsidR="00C46A61" w:rsidRPr="00C46A61" w:rsidRDefault="00C46A61" w:rsidP="00AD3202">
      <w:pPr>
        <w:pStyle w:val="ListParagraph"/>
        <w:numPr>
          <w:ilvl w:val="3"/>
          <w:numId w:val="23"/>
        </w:numPr>
        <w:spacing w:line="240" w:lineRule="auto"/>
        <w:ind w:left="709" w:hanging="425"/>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Beneficiarul va transmite AM PR Centru, în cel mult 30 de zile de la semnarea contractului de finanțare, un </w:t>
      </w:r>
      <w:r w:rsidRPr="00C46A61">
        <w:rPr>
          <w:rFonts w:asciiTheme="minorHAnsi" w:hAnsiTheme="minorHAnsi" w:cstheme="minorHAnsi"/>
          <w:b/>
          <w:bCs/>
          <w:sz w:val="24"/>
          <w:szCs w:val="24"/>
          <w:lang w:val="ro-RO"/>
        </w:rPr>
        <w:t>Plan de acțiuni de comunicare</w:t>
      </w:r>
      <w:r w:rsidRPr="00C46A61">
        <w:rPr>
          <w:rFonts w:asciiTheme="minorHAnsi" w:hAnsiTheme="minorHAnsi" w:cstheme="minorHAnsi"/>
          <w:sz w:val="24"/>
          <w:szCs w:val="24"/>
          <w:lang w:val="ro-RO"/>
        </w:rPr>
        <w:t xml:space="preserve"> (model disponibil pe site-ul programului secțiunea dedicată Identității vizuale), ce va conține, pe lângă activitățile minime obligatorii, cel puțin</w:t>
      </w:r>
      <w:r w:rsidRPr="00C46A61">
        <w:rPr>
          <w:rFonts w:asciiTheme="minorHAnsi" w:hAnsiTheme="minorHAnsi" w:cstheme="minorHAnsi"/>
          <w:b/>
          <w:sz w:val="24"/>
          <w:szCs w:val="24"/>
          <w:lang w:val="ro-RO"/>
        </w:rPr>
        <w:t xml:space="preserve"> 3 acțiuni diferite de comunicare/promovare</w:t>
      </w:r>
      <w:r w:rsidRPr="00C46A61">
        <w:rPr>
          <w:rFonts w:asciiTheme="minorHAnsi" w:hAnsiTheme="minorHAnsi" w:cstheme="minorHAnsi"/>
          <w:sz w:val="24"/>
          <w:szCs w:val="24"/>
          <w:lang w:val="ro-RO"/>
        </w:rPr>
        <w:t>, aferente următoarelor activități:</w:t>
      </w:r>
    </w:p>
    <w:p w14:paraId="684552FE"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lastRenderedPageBreak/>
        <w:t xml:space="preserve">Realizare videoclipuri de prezentare pe toată perioada de implementare și la finalizarea proiectului, pentru ilustrarea progresului înregistrat care se vor promova online pe website proiect/website propriu - </w:t>
      </w:r>
      <w:proofErr w:type="spellStart"/>
      <w:r w:rsidRPr="00C46A61">
        <w:rPr>
          <w:rFonts w:asciiTheme="minorHAnsi" w:hAnsiTheme="minorHAnsi" w:cstheme="minorHAnsi"/>
        </w:rPr>
        <w:t>subpagină</w:t>
      </w:r>
      <w:proofErr w:type="spellEnd"/>
      <w:r w:rsidRPr="00C46A61">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C46A61">
        <w:rPr>
          <w:rFonts w:asciiTheme="minorHAnsi" w:hAnsiTheme="minorHAnsi" w:cstheme="minorHAnsi"/>
        </w:rPr>
        <w:t>Regio</w:t>
      </w:r>
      <w:proofErr w:type="spellEnd"/>
      <w:r w:rsidRPr="00C46A61">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468DD322"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49E998AA"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21929F61"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(Mini) campanii publicitare/acțiuni dedicate promovării rezultatelor proiectului pe care îl gestionează;</w:t>
      </w:r>
    </w:p>
    <w:p w14:paraId="10F91C1D"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3FB85023"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Elaborarea unor materiale promoționale care să poată fi utilizate și de CE.</w:t>
      </w:r>
    </w:p>
    <w:p w14:paraId="1CE7331F" w14:textId="77777777" w:rsidR="00C46A61" w:rsidRPr="00C46A61" w:rsidRDefault="00C46A61" w:rsidP="00A41253">
      <w:pPr>
        <w:ind w:left="993"/>
        <w:contextualSpacing/>
        <w:jc w:val="both"/>
        <w:rPr>
          <w:rFonts w:asciiTheme="minorHAnsi" w:hAnsiTheme="minorHAnsi" w:cstheme="minorHAnsi"/>
        </w:rPr>
      </w:pPr>
      <w:r w:rsidRPr="00C46A61">
        <w:rPr>
          <w:rFonts w:asciiTheme="minorHAnsi" w:hAnsiTheme="minorHAnsi" w:cstheme="minorHAnsi"/>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CA0EF05" w14:textId="77777777" w:rsidR="00C46A61" w:rsidRPr="00C46A61" w:rsidRDefault="00C46A61" w:rsidP="00A41253">
      <w:pPr>
        <w:ind w:left="993"/>
        <w:contextualSpacing/>
        <w:jc w:val="both"/>
        <w:rPr>
          <w:rFonts w:asciiTheme="minorHAnsi" w:hAnsiTheme="minorHAnsi" w:cstheme="minorHAnsi"/>
        </w:rPr>
      </w:pPr>
    </w:p>
    <w:p w14:paraId="74FE8CF2"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shd w:val="clear" w:color="auto" w:fill="FFFFFF"/>
          <w:lang w:val="ro-RO"/>
        </w:rPr>
        <w:t>Instrumente financiare</w:t>
      </w:r>
      <w:r w:rsidRPr="00C46A61">
        <w:rPr>
          <w:rFonts w:asciiTheme="minorHAnsi" w:hAnsiTheme="minorHAnsi" w:cstheme="minorHAnsi"/>
          <w:sz w:val="24"/>
          <w:szCs w:val="24"/>
          <w:shd w:val="clear" w:color="auto" w:fill="FFFFFF"/>
          <w:lang w:val="ro-RO"/>
        </w:rPr>
        <w:t>: în cazul instrumentelor financiare, beneficiarul se asigură, prin intermediul condițiilor contractuale, că destinatarii finali respectă cerințele MIV.</w:t>
      </w:r>
    </w:p>
    <w:p w14:paraId="6472231D" w14:textId="77777777" w:rsidR="00C46A61" w:rsidRPr="00C46A61" w:rsidRDefault="00C46A61" w:rsidP="00A41253">
      <w:pPr>
        <w:pStyle w:val="ListParagraph"/>
        <w:spacing w:line="240" w:lineRule="auto"/>
        <w:ind w:left="786"/>
        <w:jc w:val="both"/>
        <w:rPr>
          <w:rFonts w:asciiTheme="minorHAnsi" w:hAnsiTheme="minorHAnsi" w:cstheme="minorHAnsi"/>
          <w:sz w:val="24"/>
          <w:szCs w:val="24"/>
          <w:shd w:val="clear" w:color="auto" w:fill="FFFFFF"/>
          <w:lang w:val="ro-RO"/>
        </w:rPr>
      </w:pPr>
    </w:p>
    <w:p w14:paraId="09B9EB7A" w14:textId="77777777" w:rsidR="00C46A61" w:rsidRPr="00C46A61" w:rsidRDefault="00C46A61" w:rsidP="00AD3202">
      <w:pPr>
        <w:pStyle w:val="ListParagraph"/>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b/>
          <w:bCs/>
          <w:sz w:val="24"/>
          <w:szCs w:val="24"/>
          <w:shd w:val="clear" w:color="auto" w:fill="FFFFFF"/>
          <w:lang w:val="ro-RO"/>
        </w:rPr>
        <w:t>Proiecte etapizate</w:t>
      </w:r>
      <w:r w:rsidRPr="00C46A61">
        <w:rPr>
          <w:rFonts w:asciiTheme="minorHAnsi" w:hAnsiTheme="minorHAnsi" w:cstheme="minorHAnsi"/>
          <w:sz w:val="24"/>
          <w:szCs w:val="24"/>
          <w:shd w:val="clear" w:color="auto" w:fill="FFFFFF"/>
          <w:lang w:val="ro-RO"/>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3C8B55ED" w14:textId="77777777" w:rsidR="00C46A61" w:rsidRPr="00C46A61" w:rsidRDefault="00C46A61" w:rsidP="00A41253">
      <w:pPr>
        <w:pStyle w:val="ListParagraph"/>
        <w:spacing w:line="240" w:lineRule="auto"/>
        <w:ind w:left="0"/>
        <w:jc w:val="both"/>
        <w:rPr>
          <w:rFonts w:asciiTheme="minorHAnsi" w:hAnsiTheme="minorHAnsi" w:cstheme="minorHAnsi"/>
          <w:b/>
          <w:sz w:val="24"/>
          <w:szCs w:val="24"/>
          <w:lang w:val="ro-RO"/>
        </w:rPr>
      </w:pPr>
    </w:p>
    <w:p w14:paraId="486C3E30" w14:textId="77777777" w:rsidR="00C46A61" w:rsidRPr="00C46A61" w:rsidRDefault="00C46A61" w:rsidP="00A41253">
      <w:pPr>
        <w:ind w:left="360"/>
        <w:contextualSpacing/>
        <w:jc w:val="both"/>
        <w:rPr>
          <w:rFonts w:asciiTheme="minorHAnsi" w:hAnsiTheme="minorHAnsi" w:cstheme="minorHAnsi"/>
          <w:b/>
        </w:rPr>
      </w:pPr>
      <w:r w:rsidRPr="00C46A61">
        <w:rPr>
          <w:rFonts w:asciiTheme="minorHAnsi" w:hAnsiTheme="minorHAnsi" w:cstheme="minorHAnsi"/>
          <w:b/>
        </w:rPr>
        <w:t>Articolul 11 – Confidențialitate</w:t>
      </w:r>
    </w:p>
    <w:p w14:paraId="7B9A9026" w14:textId="77777777" w:rsidR="00C46A61" w:rsidRPr="00C46A61" w:rsidRDefault="00C46A61" w:rsidP="00A41253">
      <w:pPr>
        <w:ind w:left="360"/>
        <w:contextualSpacing/>
        <w:jc w:val="both"/>
        <w:rPr>
          <w:rFonts w:asciiTheme="minorHAnsi" w:hAnsiTheme="minorHAnsi" w:cstheme="minorHAnsi"/>
          <w:b/>
        </w:rPr>
      </w:pPr>
    </w:p>
    <w:p w14:paraId="73990467" w14:textId="77777777" w:rsidR="00C46A61" w:rsidRPr="00C46A61" w:rsidRDefault="00C46A61" w:rsidP="00AD3202">
      <w:pPr>
        <w:pStyle w:val="ListParagraph"/>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w:t>
      </w:r>
      <w:r w:rsidRPr="00C46A61">
        <w:rPr>
          <w:rFonts w:asciiTheme="minorHAnsi" w:hAnsiTheme="minorHAnsi" w:cstheme="minorHAnsi"/>
          <w:sz w:val="24"/>
          <w:szCs w:val="24"/>
          <w:shd w:val="clear" w:color="auto" w:fill="FFFFFF"/>
          <w:lang w:val="ro-RO"/>
        </w:rPr>
        <w:lastRenderedPageBreak/>
        <w:t xml:space="preserve">elementele, documentele, </w:t>
      </w:r>
      <w:proofErr w:type="spellStart"/>
      <w:r w:rsidRPr="00C46A61">
        <w:rPr>
          <w:rFonts w:asciiTheme="minorHAnsi" w:hAnsiTheme="minorHAnsi" w:cstheme="minorHAnsi"/>
          <w:sz w:val="24"/>
          <w:szCs w:val="24"/>
          <w:shd w:val="clear" w:color="auto" w:fill="FFFFFF"/>
          <w:lang w:val="ro-RO"/>
        </w:rPr>
        <w:t>secţiunile</w:t>
      </w:r>
      <w:proofErr w:type="spellEnd"/>
      <w:r w:rsidRPr="00C46A61">
        <w:rPr>
          <w:rFonts w:asciiTheme="minorHAnsi" w:hAnsiTheme="minorHAnsi" w:cstheme="minorHAnsi"/>
          <w:sz w:val="24"/>
          <w:szCs w:val="24"/>
          <w:shd w:val="clear" w:color="auto" w:fill="FFFFFF"/>
          <w:lang w:val="ro-RO"/>
        </w:rPr>
        <w:t xml:space="preserve">, respectiv </w:t>
      </w:r>
      <w:proofErr w:type="spellStart"/>
      <w:r w:rsidRPr="00C46A61">
        <w:rPr>
          <w:rFonts w:asciiTheme="minorHAnsi" w:hAnsiTheme="minorHAnsi" w:cstheme="minorHAnsi"/>
          <w:sz w:val="24"/>
          <w:szCs w:val="24"/>
          <w:shd w:val="clear" w:color="auto" w:fill="FFFFFF"/>
          <w:lang w:val="ro-RO"/>
        </w:rPr>
        <w:t>informaţiile</w:t>
      </w:r>
      <w:proofErr w:type="spellEnd"/>
      <w:r w:rsidRPr="00C46A61">
        <w:rPr>
          <w:rFonts w:asciiTheme="minorHAnsi" w:hAnsiTheme="minorHAnsi" w:cstheme="minorHAnsi"/>
          <w:sz w:val="24"/>
          <w:szCs w:val="24"/>
          <w:shd w:val="clear" w:color="auto" w:fill="FFFFFF"/>
          <w:lang w:val="ro-RO"/>
        </w:rPr>
        <w:t xml:space="preserve"> din proiect a căror publicare ar putea aduce atingere principiului </w:t>
      </w:r>
      <w:proofErr w:type="spellStart"/>
      <w:r w:rsidRPr="00C46A61">
        <w:rPr>
          <w:rFonts w:asciiTheme="minorHAnsi" w:hAnsiTheme="minorHAnsi" w:cstheme="minorHAnsi"/>
          <w:sz w:val="24"/>
          <w:szCs w:val="24"/>
          <w:shd w:val="clear" w:color="auto" w:fill="FFFFFF"/>
          <w:lang w:val="ro-RO"/>
        </w:rPr>
        <w:t>concurenţei</w:t>
      </w:r>
      <w:proofErr w:type="spellEnd"/>
      <w:r w:rsidRPr="00C46A61">
        <w:rPr>
          <w:rFonts w:asciiTheme="minorHAnsi" w:hAnsiTheme="minorHAnsi" w:cstheme="minorHAnsi"/>
          <w:sz w:val="24"/>
          <w:szCs w:val="24"/>
          <w:shd w:val="clear" w:color="auto" w:fill="FFFFFF"/>
          <w:lang w:val="ro-RO"/>
        </w:rPr>
        <w:t xml:space="preserve"> loiale, respectiv </w:t>
      </w:r>
      <w:proofErr w:type="spellStart"/>
      <w:r w:rsidRPr="00C46A61">
        <w:rPr>
          <w:rFonts w:asciiTheme="minorHAnsi" w:hAnsiTheme="minorHAnsi" w:cstheme="minorHAnsi"/>
          <w:sz w:val="24"/>
          <w:szCs w:val="24"/>
          <w:shd w:val="clear" w:color="auto" w:fill="FFFFFF"/>
          <w:lang w:val="ro-RO"/>
        </w:rPr>
        <w:t>proprietăţii</w:t>
      </w:r>
      <w:proofErr w:type="spellEnd"/>
      <w:r w:rsidRPr="00C46A61">
        <w:rPr>
          <w:rFonts w:asciiTheme="minorHAnsi" w:hAnsiTheme="minorHAnsi" w:cstheme="minorHAnsi"/>
          <w:sz w:val="24"/>
          <w:szCs w:val="24"/>
          <w:shd w:val="clear" w:color="auto" w:fill="FFFFFF"/>
          <w:lang w:val="ro-RO"/>
        </w:rPr>
        <w:t xml:space="preserve"> intelectuale ori altor </w:t>
      </w:r>
      <w:proofErr w:type="spellStart"/>
      <w:r w:rsidRPr="00C46A61">
        <w:rPr>
          <w:rFonts w:asciiTheme="minorHAnsi" w:hAnsiTheme="minorHAnsi" w:cstheme="minorHAnsi"/>
          <w:sz w:val="24"/>
          <w:szCs w:val="24"/>
          <w:shd w:val="clear" w:color="auto" w:fill="FFFFFF"/>
          <w:lang w:val="ro-RO"/>
        </w:rPr>
        <w:t>dispoziţii</w:t>
      </w:r>
      <w:proofErr w:type="spellEnd"/>
      <w:r w:rsidRPr="00C46A61">
        <w:rPr>
          <w:rFonts w:asciiTheme="minorHAnsi" w:hAnsiTheme="minorHAnsi" w:cstheme="minorHAnsi"/>
          <w:sz w:val="24"/>
          <w:szCs w:val="24"/>
          <w:shd w:val="clear" w:color="auto" w:fill="FFFFFF"/>
          <w:lang w:val="ro-RO"/>
        </w:rPr>
        <w:t xml:space="preserve"> legale aplicabile.</w:t>
      </w:r>
    </w:p>
    <w:p w14:paraId="504AD456" w14:textId="77777777" w:rsidR="00C46A61" w:rsidRPr="00C46A61" w:rsidRDefault="00C46A61" w:rsidP="00AD3202">
      <w:pPr>
        <w:pStyle w:val="ListParagraph"/>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 În urma răspunsului primit, niciuna dintre părți nu poate pune la dispoziția terților elemente de genul celor de la alin. (1)., cu excepția situațiilor prevăzute în mod expres de lege.</w:t>
      </w:r>
    </w:p>
    <w:p w14:paraId="61C0B6E4" w14:textId="77777777" w:rsidR="00C46A61" w:rsidRPr="00C46A61" w:rsidRDefault="00C46A61" w:rsidP="00AD3202">
      <w:pPr>
        <w:pStyle w:val="ListParagraph"/>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Prevederile alin. (3) al art. 18 din Contractul de finanțare – Condiții generale, rămân aplicabile.</w:t>
      </w:r>
    </w:p>
    <w:p w14:paraId="393525E4" w14:textId="77777777" w:rsidR="00C46A61" w:rsidRDefault="00C46A61" w:rsidP="00A41253">
      <w:pPr>
        <w:ind w:left="426"/>
        <w:jc w:val="both"/>
        <w:rPr>
          <w:rFonts w:asciiTheme="minorHAnsi" w:hAnsiTheme="minorHAnsi" w:cstheme="minorHAnsi"/>
          <w:sz w:val="22"/>
          <w:szCs w:val="22"/>
          <w:shd w:val="clear" w:color="auto" w:fill="FFFFFF"/>
        </w:rPr>
      </w:pPr>
    </w:p>
    <w:p w14:paraId="2498C244" w14:textId="77777777" w:rsidR="00D62DB4" w:rsidRDefault="00D62DB4" w:rsidP="00A41253">
      <w:pPr>
        <w:ind w:left="426"/>
        <w:jc w:val="both"/>
        <w:rPr>
          <w:rFonts w:asciiTheme="minorHAnsi" w:hAnsiTheme="minorHAnsi" w:cstheme="minorHAnsi"/>
          <w:sz w:val="22"/>
          <w:szCs w:val="22"/>
          <w:shd w:val="clear" w:color="auto" w:fill="FFFFFF"/>
        </w:rPr>
      </w:pPr>
    </w:p>
    <w:p w14:paraId="1D7A4D71" w14:textId="77777777" w:rsidR="00D62DB4" w:rsidRDefault="00D62DB4" w:rsidP="00A41253">
      <w:pPr>
        <w:ind w:left="426"/>
        <w:jc w:val="both"/>
        <w:rPr>
          <w:rFonts w:asciiTheme="minorHAnsi" w:hAnsiTheme="minorHAnsi" w:cstheme="minorHAnsi"/>
          <w:sz w:val="22"/>
          <w:szCs w:val="22"/>
          <w:shd w:val="clear" w:color="auto" w:fill="FFFFFF"/>
        </w:rPr>
      </w:pPr>
    </w:p>
    <w:p w14:paraId="3DC7BC1A" w14:textId="77777777" w:rsidR="00D62DB4" w:rsidRDefault="00D62DB4" w:rsidP="00A41253">
      <w:pPr>
        <w:ind w:left="426"/>
        <w:jc w:val="both"/>
        <w:rPr>
          <w:rFonts w:asciiTheme="minorHAnsi" w:hAnsiTheme="minorHAnsi" w:cstheme="minorHAnsi"/>
          <w:sz w:val="22"/>
          <w:szCs w:val="22"/>
          <w:shd w:val="clear" w:color="auto" w:fill="FFFFFF"/>
        </w:rPr>
      </w:pPr>
    </w:p>
    <w:p w14:paraId="29F1AC80" w14:textId="77777777" w:rsidR="00D62DB4" w:rsidRDefault="00D62DB4" w:rsidP="00A41253">
      <w:pPr>
        <w:ind w:left="426"/>
        <w:jc w:val="both"/>
        <w:rPr>
          <w:rFonts w:asciiTheme="minorHAnsi" w:hAnsiTheme="minorHAnsi" w:cstheme="minorHAnsi"/>
          <w:sz w:val="22"/>
          <w:szCs w:val="22"/>
          <w:shd w:val="clear" w:color="auto" w:fill="FFFFFF"/>
        </w:rPr>
      </w:pPr>
    </w:p>
    <w:p w14:paraId="64839C77" w14:textId="77777777" w:rsidR="00D62DB4" w:rsidRDefault="00D62DB4" w:rsidP="00A41253">
      <w:pPr>
        <w:ind w:left="426"/>
        <w:jc w:val="both"/>
        <w:rPr>
          <w:rFonts w:asciiTheme="minorHAnsi" w:hAnsiTheme="minorHAnsi" w:cstheme="minorHAnsi"/>
          <w:sz w:val="22"/>
          <w:szCs w:val="22"/>
          <w:shd w:val="clear" w:color="auto" w:fill="FFFFFF"/>
        </w:rPr>
      </w:pPr>
    </w:p>
    <w:p w14:paraId="021FD49F" w14:textId="77777777" w:rsidR="00D62DB4" w:rsidRDefault="00D62DB4" w:rsidP="00A41253">
      <w:pPr>
        <w:ind w:left="426"/>
        <w:jc w:val="both"/>
        <w:rPr>
          <w:rFonts w:asciiTheme="minorHAnsi" w:hAnsiTheme="minorHAnsi" w:cstheme="minorHAnsi"/>
          <w:sz w:val="22"/>
          <w:szCs w:val="22"/>
          <w:shd w:val="clear" w:color="auto" w:fill="FFFFFF"/>
        </w:rPr>
      </w:pPr>
    </w:p>
    <w:p w14:paraId="39E0B518" w14:textId="77777777" w:rsidR="00D62DB4" w:rsidRDefault="00D62DB4" w:rsidP="00A41253">
      <w:pPr>
        <w:ind w:left="426"/>
        <w:jc w:val="both"/>
        <w:rPr>
          <w:rFonts w:asciiTheme="minorHAnsi" w:hAnsiTheme="minorHAnsi" w:cstheme="minorHAnsi"/>
          <w:sz w:val="22"/>
          <w:szCs w:val="22"/>
          <w:shd w:val="clear" w:color="auto" w:fill="FFFFFF"/>
        </w:rPr>
      </w:pPr>
    </w:p>
    <w:p w14:paraId="41F473AF" w14:textId="77777777" w:rsidR="00D62DB4" w:rsidRDefault="00D62DB4" w:rsidP="00A41253">
      <w:pPr>
        <w:ind w:left="426"/>
        <w:jc w:val="both"/>
        <w:rPr>
          <w:rFonts w:asciiTheme="minorHAnsi" w:hAnsiTheme="minorHAnsi" w:cstheme="minorHAnsi"/>
          <w:sz w:val="22"/>
          <w:szCs w:val="22"/>
          <w:shd w:val="clear" w:color="auto" w:fill="FFFFFF"/>
        </w:rPr>
      </w:pPr>
    </w:p>
    <w:p w14:paraId="530A30C9" w14:textId="77777777" w:rsidR="00D62DB4" w:rsidRDefault="00D62DB4" w:rsidP="00A41253">
      <w:pPr>
        <w:ind w:left="426"/>
        <w:jc w:val="both"/>
        <w:rPr>
          <w:rFonts w:asciiTheme="minorHAnsi" w:hAnsiTheme="minorHAnsi" w:cstheme="minorHAnsi"/>
          <w:sz w:val="22"/>
          <w:szCs w:val="22"/>
          <w:shd w:val="clear" w:color="auto" w:fill="FFFFFF"/>
        </w:rPr>
      </w:pPr>
    </w:p>
    <w:p w14:paraId="61DE9F0B" w14:textId="77777777" w:rsidR="00D62DB4" w:rsidRDefault="00D62DB4" w:rsidP="00A41253">
      <w:pPr>
        <w:ind w:left="426"/>
        <w:jc w:val="both"/>
        <w:rPr>
          <w:rFonts w:asciiTheme="minorHAnsi" w:hAnsiTheme="minorHAnsi" w:cstheme="minorHAnsi"/>
          <w:sz w:val="22"/>
          <w:szCs w:val="22"/>
          <w:shd w:val="clear" w:color="auto" w:fill="FFFFFF"/>
        </w:rPr>
      </w:pPr>
    </w:p>
    <w:p w14:paraId="6B6492CF" w14:textId="77777777" w:rsidR="00D62DB4" w:rsidRDefault="00D62DB4" w:rsidP="00A41253">
      <w:pPr>
        <w:ind w:left="426"/>
        <w:jc w:val="both"/>
        <w:rPr>
          <w:rFonts w:asciiTheme="minorHAnsi" w:hAnsiTheme="minorHAnsi" w:cstheme="minorHAnsi"/>
          <w:sz w:val="22"/>
          <w:szCs w:val="22"/>
          <w:shd w:val="clear" w:color="auto" w:fill="FFFFFF"/>
        </w:rPr>
      </w:pPr>
    </w:p>
    <w:p w14:paraId="7DE16A7A" w14:textId="77777777" w:rsidR="00D62DB4" w:rsidRDefault="00D62DB4" w:rsidP="00A41253">
      <w:pPr>
        <w:ind w:left="426"/>
        <w:jc w:val="both"/>
        <w:rPr>
          <w:rFonts w:asciiTheme="minorHAnsi" w:hAnsiTheme="minorHAnsi" w:cstheme="minorHAnsi"/>
          <w:sz w:val="22"/>
          <w:szCs w:val="22"/>
          <w:shd w:val="clear" w:color="auto" w:fill="FFFFFF"/>
        </w:rPr>
      </w:pPr>
    </w:p>
    <w:p w14:paraId="7312D57D" w14:textId="77777777" w:rsidR="00D62DB4" w:rsidRDefault="00D62DB4" w:rsidP="00A41253">
      <w:pPr>
        <w:ind w:left="426"/>
        <w:jc w:val="both"/>
        <w:rPr>
          <w:rFonts w:asciiTheme="minorHAnsi" w:hAnsiTheme="minorHAnsi" w:cstheme="minorHAnsi"/>
          <w:sz w:val="22"/>
          <w:szCs w:val="22"/>
          <w:shd w:val="clear" w:color="auto" w:fill="FFFFFF"/>
        </w:rPr>
      </w:pPr>
    </w:p>
    <w:p w14:paraId="54F0C1F4" w14:textId="77777777" w:rsidR="00D62DB4" w:rsidRDefault="00D62DB4" w:rsidP="00A41253">
      <w:pPr>
        <w:ind w:left="426"/>
        <w:jc w:val="both"/>
        <w:rPr>
          <w:rFonts w:asciiTheme="minorHAnsi" w:hAnsiTheme="minorHAnsi" w:cstheme="minorHAnsi"/>
          <w:sz w:val="22"/>
          <w:szCs w:val="22"/>
          <w:shd w:val="clear" w:color="auto" w:fill="FFFFFF"/>
        </w:rPr>
      </w:pPr>
    </w:p>
    <w:p w14:paraId="4352C8D3" w14:textId="77777777" w:rsidR="00D62DB4" w:rsidRDefault="00D62DB4" w:rsidP="00A41253">
      <w:pPr>
        <w:ind w:left="426"/>
        <w:jc w:val="both"/>
        <w:rPr>
          <w:rFonts w:asciiTheme="minorHAnsi" w:hAnsiTheme="minorHAnsi" w:cstheme="minorHAnsi"/>
          <w:sz w:val="22"/>
          <w:szCs w:val="22"/>
          <w:shd w:val="clear" w:color="auto" w:fill="FFFFFF"/>
        </w:rPr>
      </w:pPr>
    </w:p>
    <w:p w14:paraId="47819F24" w14:textId="77777777" w:rsidR="00D62DB4" w:rsidRDefault="00D62DB4" w:rsidP="00A41253">
      <w:pPr>
        <w:ind w:left="426"/>
        <w:jc w:val="both"/>
        <w:rPr>
          <w:rFonts w:asciiTheme="minorHAnsi" w:hAnsiTheme="minorHAnsi" w:cstheme="minorHAnsi"/>
          <w:sz w:val="22"/>
          <w:szCs w:val="22"/>
          <w:shd w:val="clear" w:color="auto" w:fill="FFFFFF"/>
        </w:rPr>
      </w:pPr>
    </w:p>
    <w:p w14:paraId="1EE27DE6" w14:textId="77777777" w:rsidR="00D62DB4" w:rsidRPr="00C46A61" w:rsidRDefault="00D62DB4" w:rsidP="00A41253">
      <w:pPr>
        <w:ind w:left="426"/>
        <w:jc w:val="both"/>
        <w:rPr>
          <w:rFonts w:asciiTheme="minorHAnsi" w:hAnsiTheme="minorHAnsi" w:cstheme="minorHAnsi"/>
          <w:sz w:val="22"/>
          <w:szCs w:val="22"/>
          <w:shd w:val="clear" w:color="auto" w:fill="FFFFFF"/>
        </w:rPr>
      </w:pPr>
    </w:p>
    <w:p w14:paraId="46FB663B" w14:textId="1712DCC3" w:rsidR="00C46A61" w:rsidRDefault="00C46A61" w:rsidP="00A41253">
      <w:pPr>
        <w:contextualSpacing/>
        <w:jc w:val="both"/>
        <w:rPr>
          <w:rFonts w:asciiTheme="minorHAnsi" w:hAnsiTheme="minorHAnsi" w:cstheme="minorHAnsi"/>
          <w:sz w:val="22"/>
          <w:szCs w:val="22"/>
        </w:rPr>
      </w:pPr>
    </w:p>
    <w:p w14:paraId="49ABF098" w14:textId="6B9C8939" w:rsidR="004D002E" w:rsidRDefault="004D002E" w:rsidP="00A41253">
      <w:pPr>
        <w:contextualSpacing/>
        <w:jc w:val="both"/>
        <w:rPr>
          <w:rFonts w:asciiTheme="minorHAnsi" w:hAnsiTheme="minorHAnsi" w:cstheme="minorHAnsi"/>
          <w:sz w:val="22"/>
          <w:szCs w:val="22"/>
        </w:rPr>
      </w:pPr>
    </w:p>
    <w:p w14:paraId="6F4943EB" w14:textId="05F914DB" w:rsidR="004D002E" w:rsidRDefault="004D002E" w:rsidP="00A41253">
      <w:pPr>
        <w:contextualSpacing/>
        <w:jc w:val="both"/>
        <w:rPr>
          <w:rFonts w:asciiTheme="minorHAnsi" w:hAnsiTheme="minorHAnsi" w:cstheme="minorHAnsi"/>
          <w:sz w:val="22"/>
          <w:szCs w:val="22"/>
        </w:rPr>
      </w:pPr>
    </w:p>
    <w:p w14:paraId="3FA1CC55" w14:textId="5EA04B57" w:rsidR="004D002E" w:rsidRDefault="004D002E" w:rsidP="00A41253">
      <w:pPr>
        <w:contextualSpacing/>
        <w:jc w:val="both"/>
        <w:rPr>
          <w:rFonts w:asciiTheme="minorHAnsi" w:hAnsiTheme="minorHAnsi" w:cstheme="minorHAnsi"/>
          <w:sz w:val="22"/>
          <w:szCs w:val="22"/>
        </w:rPr>
      </w:pPr>
    </w:p>
    <w:p w14:paraId="46774489" w14:textId="34772CC0" w:rsidR="004D002E" w:rsidRDefault="004D002E" w:rsidP="00A41253">
      <w:pPr>
        <w:contextualSpacing/>
        <w:jc w:val="both"/>
        <w:rPr>
          <w:rFonts w:asciiTheme="minorHAnsi" w:hAnsiTheme="minorHAnsi" w:cstheme="minorHAnsi"/>
          <w:sz w:val="22"/>
          <w:szCs w:val="22"/>
        </w:rPr>
      </w:pPr>
    </w:p>
    <w:p w14:paraId="5AFC8A34" w14:textId="533C911A" w:rsidR="004D002E" w:rsidRDefault="004D002E" w:rsidP="00A41253">
      <w:pPr>
        <w:contextualSpacing/>
        <w:jc w:val="both"/>
        <w:rPr>
          <w:rFonts w:asciiTheme="minorHAnsi" w:hAnsiTheme="minorHAnsi" w:cstheme="minorHAnsi"/>
          <w:sz w:val="22"/>
          <w:szCs w:val="22"/>
        </w:rPr>
      </w:pPr>
    </w:p>
    <w:p w14:paraId="55977593" w14:textId="0B44A550" w:rsidR="004D002E" w:rsidRDefault="004D002E" w:rsidP="00A41253">
      <w:pPr>
        <w:contextualSpacing/>
        <w:jc w:val="both"/>
        <w:rPr>
          <w:rFonts w:asciiTheme="minorHAnsi" w:hAnsiTheme="minorHAnsi" w:cstheme="minorHAnsi"/>
          <w:sz w:val="22"/>
          <w:szCs w:val="22"/>
        </w:rPr>
      </w:pPr>
    </w:p>
    <w:p w14:paraId="6386B445" w14:textId="36ACE590" w:rsidR="004D002E" w:rsidRDefault="004D002E" w:rsidP="00A41253">
      <w:pPr>
        <w:contextualSpacing/>
        <w:jc w:val="both"/>
        <w:rPr>
          <w:rFonts w:asciiTheme="minorHAnsi" w:hAnsiTheme="minorHAnsi" w:cstheme="minorHAnsi"/>
          <w:sz w:val="22"/>
          <w:szCs w:val="22"/>
        </w:rPr>
      </w:pPr>
    </w:p>
    <w:p w14:paraId="21EF8C92" w14:textId="25CF59D5" w:rsidR="004D002E" w:rsidRDefault="004D002E" w:rsidP="00A41253">
      <w:pPr>
        <w:contextualSpacing/>
        <w:jc w:val="both"/>
        <w:rPr>
          <w:rFonts w:asciiTheme="minorHAnsi" w:hAnsiTheme="minorHAnsi" w:cstheme="minorHAnsi"/>
          <w:sz w:val="22"/>
          <w:szCs w:val="22"/>
        </w:rPr>
      </w:pPr>
    </w:p>
    <w:p w14:paraId="1EB60910" w14:textId="77777777" w:rsidR="004D002E" w:rsidRPr="00C46A61" w:rsidRDefault="004D002E" w:rsidP="00A41253">
      <w:pPr>
        <w:contextualSpacing/>
        <w:jc w:val="both"/>
        <w:rPr>
          <w:rFonts w:asciiTheme="minorHAnsi" w:hAnsiTheme="minorHAnsi" w:cstheme="minorHAnsi"/>
          <w:sz w:val="22"/>
          <w:szCs w:val="22"/>
        </w:rPr>
      </w:pPr>
    </w:p>
    <w:p w14:paraId="1AB781A7" w14:textId="77777777" w:rsidR="00AD3202" w:rsidRDefault="00AD3202" w:rsidP="00A41253">
      <w:pPr>
        <w:spacing w:before="120" w:after="120"/>
        <w:ind w:left="426"/>
        <w:jc w:val="both"/>
        <w:rPr>
          <w:rFonts w:ascii="Calibri" w:hAnsi="Calibri" w:cs="Calibri"/>
          <w:b/>
          <w:lang w:eastAsia="en-GB"/>
        </w:rPr>
      </w:pPr>
    </w:p>
    <w:p w14:paraId="0D68BC79" w14:textId="77777777" w:rsidR="00AD3202" w:rsidRDefault="00AD3202" w:rsidP="00A41253">
      <w:pPr>
        <w:spacing w:before="120" w:after="120"/>
        <w:ind w:left="426"/>
        <w:jc w:val="both"/>
        <w:rPr>
          <w:rFonts w:ascii="Calibri" w:hAnsi="Calibri" w:cs="Calibri"/>
          <w:b/>
          <w:lang w:eastAsia="en-GB"/>
        </w:rPr>
      </w:pPr>
    </w:p>
    <w:p w14:paraId="137545FC" w14:textId="77777777" w:rsidR="00AD3202" w:rsidRDefault="00AD3202" w:rsidP="00A41253">
      <w:pPr>
        <w:spacing w:before="120" w:after="120"/>
        <w:ind w:left="426"/>
        <w:jc w:val="both"/>
        <w:rPr>
          <w:rFonts w:ascii="Calibri" w:hAnsi="Calibri" w:cs="Calibri"/>
          <w:b/>
          <w:lang w:eastAsia="en-GB"/>
        </w:rPr>
      </w:pPr>
    </w:p>
    <w:p w14:paraId="40A5A073" w14:textId="77777777" w:rsidR="00AD3202" w:rsidRDefault="00AD3202" w:rsidP="00A41253">
      <w:pPr>
        <w:spacing w:before="120" w:after="120"/>
        <w:ind w:left="426"/>
        <w:jc w:val="both"/>
        <w:rPr>
          <w:rFonts w:ascii="Calibri" w:hAnsi="Calibri" w:cs="Calibri"/>
          <w:b/>
          <w:lang w:eastAsia="en-GB"/>
        </w:rPr>
      </w:pPr>
    </w:p>
    <w:p w14:paraId="256E6EA6" w14:textId="77777777" w:rsidR="00AD3202" w:rsidRDefault="00AD3202" w:rsidP="00A41253">
      <w:pPr>
        <w:spacing w:before="120" w:after="120"/>
        <w:ind w:left="426"/>
        <w:jc w:val="both"/>
        <w:rPr>
          <w:rFonts w:ascii="Calibri" w:hAnsi="Calibri" w:cs="Calibri"/>
          <w:b/>
          <w:lang w:eastAsia="en-GB"/>
        </w:rPr>
      </w:pPr>
    </w:p>
    <w:p w14:paraId="11F232EA" w14:textId="77777777" w:rsidR="00AD3202" w:rsidRDefault="00AD3202" w:rsidP="00A41253">
      <w:pPr>
        <w:spacing w:before="120" w:after="120"/>
        <w:ind w:left="426"/>
        <w:jc w:val="both"/>
        <w:rPr>
          <w:rFonts w:ascii="Calibri" w:hAnsi="Calibri" w:cs="Calibri"/>
          <w:b/>
          <w:lang w:eastAsia="en-GB"/>
        </w:rPr>
      </w:pPr>
    </w:p>
    <w:p w14:paraId="2CB8BC5D" w14:textId="77777777" w:rsidR="00AD3202" w:rsidRDefault="00AD3202" w:rsidP="00A41253">
      <w:pPr>
        <w:spacing w:before="120" w:after="120"/>
        <w:ind w:left="426"/>
        <w:jc w:val="both"/>
        <w:rPr>
          <w:rFonts w:ascii="Calibri" w:hAnsi="Calibri" w:cs="Calibri"/>
          <w:b/>
          <w:lang w:eastAsia="en-GB"/>
        </w:rPr>
      </w:pPr>
    </w:p>
    <w:p w14:paraId="0AF7C103" w14:textId="77777777" w:rsidR="00EB0504" w:rsidRPr="006F0920" w:rsidRDefault="00EB0504" w:rsidP="00EB0504">
      <w:pPr>
        <w:spacing w:before="120" w:after="120"/>
        <w:ind w:left="426"/>
        <w:jc w:val="both"/>
        <w:rPr>
          <w:rFonts w:ascii="Calibri" w:hAnsi="Calibri" w:cs="Calibri"/>
          <w:b/>
          <w:lang w:eastAsia="en-GB"/>
        </w:rPr>
      </w:pPr>
      <w:r w:rsidRPr="006F0920">
        <w:rPr>
          <w:rFonts w:ascii="Calibri" w:hAnsi="Calibri" w:cs="Calibri"/>
          <w:b/>
          <w:lang w:eastAsia="en-GB"/>
        </w:rPr>
        <w:lastRenderedPageBreak/>
        <w:t>Secțiunea II – Condiții specifice aplicabile apelului</w:t>
      </w:r>
    </w:p>
    <w:p w14:paraId="5DB43B52" w14:textId="77777777" w:rsidR="00EB0504" w:rsidRPr="008127D5" w:rsidRDefault="00EB0504" w:rsidP="00EB0504">
      <w:pPr>
        <w:keepNext/>
        <w:keepLines/>
        <w:spacing w:line="259" w:lineRule="auto"/>
        <w:jc w:val="both"/>
        <w:outlineLvl w:val="0"/>
        <w:rPr>
          <w:rFonts w:ascii="Calibri" w:hAnsi="Calibri"/>
          <w:b/>
          <w:szCs w:val="22"/>
          <w:lang w:val="en-US" w:eastAsia="en-US"/>
        </w:rPr>
      </w:pPr>
      <w:proofErr w:type="spellStart"/>
      <w:r w:rsidRPr="008127D5">
        <w:rPr>
          <w:rFonts w:ascii="Calibri" w:hAnsi="Calibri"/>
          <w:b/>
          <w:szCs w:val="22"/>
          <w:lang w:val="en-US" w:eastAsia="en-US"/>
        </w:rPr>
        <w:t>Articolul</w:t>
      </w:r>
      <w:proofErr w:type="spellEnd"/>
      <w:r w:rsidRPr="008127D5">
        <w:rPr>
          <w:rFonts w:ascii="Calibri" w:hAnsi="Calibri"/>
          <w:b/>
          <w:szCs w:val="22"/>
          <w:lang w:val="en-US" w:eastAsia="en-US"/>
        </w:rPr>
        <w:t xml:space="preserve"> 1- Alte </w:t>
      </w:r>
      <w:proofErr w:type="spellStart"/>
      <w:r w:rsidRPr="008127D5">
        <w:rPr>
          <w:rFonts w:ascii="Calibri" w:hAnsi="Calibri"/>
          <w:b/>
          <w:szCs w:val="22"/>
          <w:lang w:val="en-US" w:eastAsia="en-US"/>
        </w:rPr>
        <w:t>obligații</w:t>
      </w:r>
      <w:proofErr w:type="spellEnd"/>
      <w:r w:rsidRPr="008127D5">
        <w:rPr>
          <w:rFonts w:ascii="Calibri" w:hAnsi="Calibri"/>
          <w:b/>
          <w:szCs w:val="22"/>
          <w:lang w:val="en-US" w:eastAsia="en-US"/>
        </w:rPr>
        <w:t xml:space="preserve"> ale </w:t>
      </w:r>
      <w:proofErr w:type="spellStart"/>
      <w:r w:rsidRPr="008127D5">
        <w:rPr>
          <w:rFonts w:ascii="Calibri" w:hAnsi="Calibri"/>
          <w:b/>
          <w:szCs w:val="22"/>
          <w:lang w:val="en-US" w:eastAsia="en-US"/>
        </w:rPr>
        <w:t>beneficiarului</w:t>
      </w:r>
      <w:proofErr w:type="spellEnd"/>
    </w:p>
    <w:p w14:paraId="6654B192" w14:textId="77777777" w:rsidR="00EB0504" w:rsidRPr="008127D5" w:rsidRDefault="00EB0504" w:rsidP="00EB0504">
      <w:pPr>
        <w:spacing w:line="259" w:lineRule="auto"/>
        <w:jc w:val="both"/>
        <w:rPr>
          <w:rFonts w:ascii="Calibri" w:eastAsia="Calibri" w:hAnsi="Calibri"/>
          <w:sz w:val="22"/>
          <w:szCs w:val="22"/>
          <w:lang w:eastAsia="en-US"/>
        </w:rPr>
      </w:pPr>
    </w:p>
    <w:p w14:paraId="5A2D26BF"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p>
    <w:p w14:paraId="11345F22"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Beneficiarul se obligă să nu utilizeze obiectele/ bunurile, fie ele mobile sau imobile, finanțate în cadrul prezentului Contract, pentru realizarea de activități economice, în scopul obținerii de venituri, prin cedarea folosinței oricăruia dintre obiecte / bunuri către o terță parte, cu excepția activităților corespunzătoare destinației principale a acestora, pe întreaga perioadă de durabilitate a prezentului Contract, astfel cum aceasta este identificată la art. 2 alin. (5) din Condițiile generale.</w:t>
      </w:r>
    </w:p>
    <w:p w14:paraId="2132447D" w14:textId="77777777" w:rsidR="00EB0504" w:rsidRPr="008127D5" w:rsidRDefault="00EB0504" w:rsidP="00EB0504">
      <w:pPr>
        <w:ind w:left="360"/>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 Dacă este cazul, </w:t>
      </w:r>
      <w:r>
        <w:rPr>
          <w:rFonts w:ascii="Calibri" w:eastAsia="Calibri" w:hAnsi="Calibri" w:cs="Calibri"/>
          <w:szCs w:val="22"/>
          <w:lang w:eastAsia="en-US"/>
        </w:rPr>
        <w:t>t</w:t>
      </w:r>
      <w:r w:rsidRPr="008127D5">
        <w:rPr>
          <w:rFonts w:ascii="Calibri" w:eastAsia="Calibri" w:hAnsi="Calibri" w:cs="Calibri"/>
          <w:szCs w:val="22"/>
          <w:lang w:eastAsia="en-US"/>
        </w:rPr>
        <w:t>ransmiterea dreptului de folosință/administrare asupra obiectelor/bunurilor realizate prin proiect către o terță parte pentru îndeplinirea activităților corespunzătoare obiectivelor proiectului, se poate face numai printr-o procedură transparentă și nediscriminatorie, în condițiile legii, cu respectarea prevederilor art. 107 din Tratatul privind Funcționarea Uniunii Europene, precum și cu respectarea condiției de ajustare corespunzătoare a finanțării nerambursabile acordate în cadrul contractului de finanțare în cazul proiectelor generatoare de profit. Nerespectarea condiției de transmitere a dreptului de folosință/administrare anterior menționat poate conduce la rezilierea și recuperarea sumelor plătite, în conformitate cu prevederile prezentului contract.</w:t>
      </w:r>
    </w:p>
    <w:p w14:paraId="207A3E89" w14:textId="77777777" w:rsidR="00EB0504" w:rsidRDefault="00EB0504" w:rsidP="00EB0504">
      <w:pPr>
        <w:numPr>
          <w:ilvl w:val="0"/>
          <w:numId w:val="10"/>
        </w:numPr>
        <w:spacing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Dacă este cazul, </w:t>
      </w:r>
      <w:r w:rsidRPr="008127D5">
        <w:rPr>
          <w:rFonts w:ascii="Calibri" w:eastAsia="Calibri" w:hAnsi="Calibri" w:cs="Calibri"/>
          <w:szCs w:val="22"/>
          <w:lang w:eastAsia="en-US"/>
        </w:rPr>
        <w:tab/>
        <w:t xml:space="preserve">Beneficiarul poate transmite, în condițiile legii, pe perioada de durabilitate prevăzută la art. 2 alin. (5) din Condiții generale, realizarea serviciilor de administrare asupra obiectelor/bunurilor realizate prin proiect către o structură competentă aflată în subordinea sa, exclusiv pentru îndeplinirea obiectivelor proiectului. </w:t>
      </w:r>
    </w:p>
    <w:p w14:paraId="0CBDE06B" w14:textId="77777777" w:rsidR="00EB0504" w:rsidRPr="000B23B1" w:rsidRDefault="00EB0504" w:rsidP="00EB0504">
      <w:pPr>
        <w:pStyle w:val="ListParagraph"/>
        <w:numPr>
          <w:ilvl w:val="0"/>
          <w:numId w:val="10"/>
        </w:numPr>
        <w:spacing w:after="0" w:line="259" w:lineRule="auto"/>
        <w:jc w:val="both"/>
        <w:rPr>
          <w:rFonts w:eastAsia="Calibri" w:cs="Calibri"/>
          <w:sz w:val="24"/>
          <w:szCs w:val="24"/>
          <w:lang w:val="ro-RO"/>
        </w:rPr>
      </w:pPr>
      <w:r w:rsidRPr="000B23B1">
        <w:rPr>
          <w:rFonts w:eastAsia="Calibri" w:cs="Calibri"/>
          <w:sz w:val="24"/>
          <w:szCs w:val="24"/>
          <w:lang w:val="ro-RO"/>
        </w:rPr>
        <w:t xml:space="preserve">Dacă este cazul, Pe perioada de implementare </w:t>
      </w:r>
      <w:proofErr w:type="spellStart"/>
      <w:r w:rsidRPr="000B23B1">
        <w:rPr>
          <w:rFonts w:eastAsia="Calibri" w:cs="Calibri"/>
          <w:sz w:val="24"/>
          <w:szCs w:val="24"/>
          <w:lang w:val="ro-RO"/>
        </w:rPr>
        <w:t>şi</w:t>
      </w:r>
      <w:proofErr w:type="spellEnd"/>
      <w:r w:rsidRPr="000B23B1">
        <w:rPr>
          <w:rFonts w:eastAsia="Calibri" w:cs="Calibri"/>
          <w:sz w:val="24"/>
          <w:szCs w:val="24"/>
          <w:lang w:val="ro-RO"/>
        </w:rPr>
        <w:t xml:space="preserve"> durabilitate a contractului de </w:t>
      </w:r>
      <w:proofErr w:type="spellStart"/>
      <w:r w:rsidRPr="000B23B1">
        <w:rPr>
          <w:rFonts w:eastAsia="Calibri" w:cs="Calibri"/>
          <w:sz w:val="24"/>
          <w:szCs w:val="24"/>
          <w:lang w:val="ro-RO"/>
        </w:rPr>
        <w:t>finanţare</w:t>
      </w:r>
      <w:proofErr w:type="spellEnd"/>
      <w:r w:rsidRPr="000B23B1">
        <w:rPr>
          <w:rFonts w:eastAsia="Calibri" w:cs="Calibri"/>
          <w:sz w:val="24"/>
          <w:szCs w:val="24"/>
          <w:lang w:val="ro-RO"/>
        </w:rPr>
        <w:t xml:space="preserve">, în </w:t>
      </w:r>
      <w:proofErr w:type="spellStart"/>
      <w:r w:rsidRPr="000B23B1">
        <w:rPr>
          <w:rFonts w:eastAsia="Calibri" w:cs="Calibri"/>
          <w:sz w:val="24"/>
          <w:szCs w:val="24"/>
          <w:lang w:val="ro-RO"/>
        </w:rPr>
        <w:t>situaţia</w:t>
      </w:r>
      <w:proofErr w:type="spellEnd"/>
      <w:r w:rsidRPr="000B23B1">
        <w:rPr>
          <w:rFonts w:eastAsia="Calibri" w:cs="Calibri"/>
          <w:sz w:val="24"/>
          <w:szCs w:val="24"/>
          <w:lang w:val="ro-RO"/>
        </w:rPr>
        <w:t xml:space="preserve"> în care investițiile vor fi operate de către solicitant/serviciile de interes public local aflate în subordinea acestuia, pentru îndeplinirea activităților corespunzătoare obiectivelor proiectului, veniturile din taxele percepute vizitatorilor / utilizatorilor (bilete/tarife, etc) nu vor depăși 50% din cheltuielile de exploatare ale investiției ce face obiectul proiectului.</w:t>
      </w:r>
    </w:p>
    <w:p w14:paraId="6B5729C2" w14:textId="77777777" w:rsidR="00EB0504" w:rsidRPr="0050607A"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În cazul în care proiectul propus generează profit, pentru asigurarea principiul non-profitului menționat la art. 192 din Regulamentul financiar al UE 1046/2018, cu modificările și completările ulterioare, asistența financiară nerambursabilă solicitată se va diminua corespunzător</w:t>
      </w:r>
    </w:p>
    <w:p w14:paraId="09E9DCDC"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În cazul în care, pe perioada de implementare și durabilitate a contractului de </w:t>
      </w:r>
      <w:proofErr w:type="spellStart"/>
      <w:r w:rsidRPr="008127D5">
        <w:rPr>
          <w:rFonts w:ascii="Calibri" w:eastAsia="Calibri" w:hAnsi="Calibri" w:cs="Calibri"/>
          <w:szCs w:val="22"/>
          <w:lang w:eastAsia="en-US"/>
        </w:rPr>
        <w:t>finanţare</w:t>
      </w:r>
      <w:proofErr w:type="spellEnd"/>
      <w:r w:rsidRPr="008127D5">
        <w:rPr>
          <w:rFonts w:ascii="Calibri" w:eastAsia="Calibri" w:hAnsi="Calibri" w:cs="Calibri"/>
          <w:szCs w:val="22"/>
          <w:lang w:eastAsia="en-US"/>
        </w:rPr>
        <w:t xml:space="preserve">, instituțiile abilitate în verificarea, auditarea și controlul implementării Programului "Regiunea Centru" 2021-2027 decid că respectiva investiție intră sub incidența ajutorului de stat, cererea de finanțare va fi declarată neeligibilă </w:t>
      </w:r>
      <w:proofErr w:type="spellStart"/>
      <w:r w:rsidRPr="008127D5">
        <w:rPr>
          <w:rFonts w:ascii="Calibri" w:eastAsia="Calibri" w:hAnsi="Calibri" w:cs="Calibri"/>
          <w:szCs w:val="22"/>
          <w:lang w:eastAsia="en-US"/>
        </w:rPr>
        <w:t>şi</w:t>
      </w:r>
      <w:proofErr w:type="spellEnd"/>
      <w:r w:rsidRPr="008127D5">
        <w:rPr>
          <w:rFonts w:ascii="Calibri" w:eastAsia="Calibri" w:hAnsi="Calibri" w:cs="Calibri"/>
          <w:szCs w:val="22"/>
          <w:lang w:eastAsia="en-US"/>
        </w:rPr>
        <w:t xml:space="preserve"> se va dispune recuperarea ajutorului de stat </w:t>
      </w:r>
      <w:proofErr w:type="spellStart"/>
      <w:r w:rsidRPr="008127D5">
        <w:rPr>
          <w:rFonts w:ascii="Calibri" w:eastAsia="Calibri" w:hAnsi="Calibri" w:cs="Calibri"/>
          <w:szCs w:val="22"/>
          <w:lang w:eastAsia="en-US"/>
        </w:rPr>
        <w:t>şi</w:t>
      </w:r>
      <w:proofErr w:type="spellEnd"/>
      <w:r w:rsidRPr="008127D5">
        <w:rPr>
          <w:rFonts w:ascii="Calibri" w:eastAsia="Calibri" w:hAnsi="Calibri" w:cs="Calibri"/>
          <w:szCs w:val="22"/>
          <w:lang w:eastAsia="en-US"/>
        </w:rPr>
        <w:t xml:space="preserve"> a dobânzilor aferente, în conformitate cu legislația în vigoare.</w:t>
      </w:r>
    </w:p>
    <w:p w14:paraId="6BCA8E41"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F44B5E">
        <w:rPr>
          <w:rFonts w:ascii="Calibri" w:eastAsia="Calibri" w:hAnsi="Calibri" w:cs="Calibri"/>
          <w:szCs w:val="22"/>
          <w:lang w:eastAsia="en-US"/>
        </w:rPr>
        <w:t xml:space="preserve">Conform art. 6 din OUG 156/2020, beneficiarii municipii reședință de județ și municipii au obligația să încheie contracte de achiziție publică în condițiile legii pentru cel puțin 70% din </w:t>
      </w:r>
      <w:r w:rsidRPr="00F44B5E">
        <w:rPr>
          <w:rFonts w:ascii="Calibri" w:eastAsia="Calibri" w:hAnsi="Calibri" w:cs="Calibri"/>
          <w:szCs w:val="22"/>
          <w:lang w:eastAsia="en-US"/>
        </w:rPr>
        <w:lastRenderedPageBreak/>
        <w:t>valoarea granturilor alocate prin bugetele aprobate cu această destinație, pe o perioadă de 3 ani de la data încheierii contractelor de finanțare conform procedurilor legale. În situația în care unitățile administrativ-teritoriale nu încheie contracte de achiziție publică în termenul stabilit, diferențele de sume rămase necontractate se constituie într-un buget destinat acestei măsuri pentru toate unitățile administrativ-teritoriale eligibile, destinat unui apel de proiecte de tip competitiv.</w:t>
      </w:r>
    </w:p>
    <w:p w14:paraId="54C04581"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Dacă este cazul</w:t>
      </w:r>
      <w:r w:rsidRPr="0064051A">
        <w:rPr>
          <w:rFonts w:ascii="Calibri" w:eastAsia="Calibri" w:hAnsi="Calibri" w:cs="Calibri"/>
          <w:szCs w:val="22"/>
          <w:vertAlign w:val="superscript"/>
          <w:lang w:eastAsia="en-US"/>
        </w:rPr>
        <w:footnoteReference w:id="4"/>
      </w:r>
      <w:r w:rsidRPr="008127D5">
        <w:rPr>
          <w:rFonts w:ascii="Calibri" w:eastAsia="Calibri" w:hAnsi="Calibri" w:cs="Calibri"/>
          <w:szCs w:val="22"/>
          <w:lang w:eastAsia="en-US"/>
        </w:rPr>
        <w:t>, beneficiarul are obligația de a-și</w:t>
      </w:r>
      <w:r w:rsidRPr="0064051A">
        <w:rPr>
          <w:rFonts w:ascii="Calibri" w:eastAsia="Calibri" w:hAnsi="Calibri" w:cs="Calibri"/>
          <w:szCs w:val="22"/>
          <w:lang w:eastAsia="en-US"/>
        </w:rPr>
        <w:t xml:space="preserve"> păstra statutul de stațiune turistică balneară, climatică sau balneoclimatică, conform prevederilor OG nr. 109/2000, cu modificările și completările ulterioare, avut la momentul semnării contractului de finanțare </w:t>
      </w:r>
      <w:r w:rsidRPr="008127D5">
        <w:rPr>
          <w:rFonts w:ascii="Calibri" w:eastAsia="Calibri" w:hAnsi="Calibri" w:cs="Calibri"/>
          <w:szCs w:val="22"/>
          <w:lang w:eastAsia="en-US"/>
        </w:rPr>
        <w:t>pe întreaga perioadă de durabilitate a contractului de finanțare, în caz contrar AM PR poate dispune, după caz, rezilierea și/sau recuperarea sumelor plătite, în conformitate cu prevederile prezentului contract.</w:t>
      </w:r>
    </w:p>
    <w:p w14:paraId="6F37434C" w14:textId="77777777" w:rsidR="00EB0504" w:rsidRPr="0050607A"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Dacă este cazul</w:t>
      </w:r>
      <w:r w:rsidRPr="0050607A">
        <w:rPr>
          <w:rFonts w:ascii="Calibri" w:eastAsia="Calibri" w:hAnsi="Calibri" w:cs="Calibri"/>
          <w:szCs w:val="22"/>
          <w:vertAlign w:val="superscript"/>
          <w:lang w:eastAsia="en-US"/>
        </w:rPr>
        <w:footnoteReference w:id="5"/>
      </w:r>
      <w:r w:rsidRPr="0050607A">
        <w:rPr>
          <w:rFonts w:ascii="Calibri" w:eastAsia="Calibri" w:hAnsi="Calibri" w:cs="Calibri"/>
          <w:szCs w:val="22"/>
          <w:lang w:eastAsia="en-US"/>
        </w:rPr>
        <w:t>, Beneficiarul are obligația de a include total sau parțial în circuitul public obiectivul de patrimoniu vizat de investiție, la data finalizării implementării proiectului, condiție pe care va trebui să o mențină pe toată perioada de implementare a proiectului, precum și pe perioada de durabilitate, în caz contrar AM va dispune rezilierea și recuperarea finanțării nerambursabile acordate, în condițiile prezentului contract de finanțare</w:t>
      </w:r>
    </w:p>
    <w:p w14:paraId="361DA7DB" w14:textId="77777777" w:rsidR="00EB0504" w:rsidRPr="0050607A" w:rsidRDefault="00EB0504" w:rsidP="00EB0504">
      <w:pPr>
        <w:numPr>
          <w:ilvl w:val="0"/>
          <w:numId w:val="10"/>
        </w:numPr>
        <w:tabs>
          <w:tab w:val="left" w:pos="426"/>
        </w:tabs>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În cazul în care clădirea identificată ca obiectiv de patrimoniu este declasată în conformitate cu prevederile legale în vigoare, oricând pe perioada de durabilitate a contractului, astfel cum aceasta este specificată la art. 2 alin. (5) din Condițiile generale, proiectul devine neeligibil, situație în care AM va rezilia contractul de finanțare și finanțarea nerambursabilă acordată va fi recuperată în conformitate cu prevederile prezentului contract</w:t>
      </w:r>
    </w:p>
    <w:p w14:paraId="2ABD501B" w14:textId="77777777" w:rsidR="00EB0504" w:rsidRDefault="00EB0504" w:rsidP="00EB0504">
      <w:pPr>
        <w:numPr>
          <w:ilvl w:val="0"/>
          <w:numId w:val="10"/>
        </w:numPr>
        <w:spacing w:after="160" w:line="259" w:lineRule="auto"/>
        <w:ind w:left="426" w:hanging="426"/>
        <w:contextualSpacing/>
        <w:jc w:val="both"/>
        <w:rPr>
          <w:rFonts w:ascii="Calibri" w:eastAsia="Calibri" w:hAnsi="Calibri" w:cs="Calibri"/>
          <w:szCs w:val="22"/>
          <w:lang w:eastAsia="en-US"/>
        </w:rPr>
      </w:pPr>
      <w:r w:rsidRPr="004A44AC">
        <w:rPr>
          <w:rFonts w:ascii="Calibri" w:eastAsia="Calibri" w:hAnsi="Calibri" w:cs="Calibri"/>
          <w:szCs w:val="22"/>
          <w:lang w:eastAsia="en-US"/>
        </w:rPr>
        <w:t>Pentru activități de creștere/dezvoltare a capacității administrative a beneficiarilor și de cooperare vizând realizarea obiectivului specific privind promovarea dezvoltării integrate și incluzive în domeniul social, economic și al mediului, precum și a culturii, a patrimoniului natural, a turismului sustenabil și a securității în zonele urbane beneficiarul are obligația, în etapa de implementare, transmiterii livrabilelor care atestă realizarea acestora</w:t>
      </w:r>
    </w:p>
    <w:p w14:paraId="3BB6E397" w14:textId="77777777" w:rsidR="00EB0504" w:rsidRPr="004A44AC" w:rsidRDefault="00EB0504" w:rsidP="00EB0504">
      <w:pPr>
        <w:numPr>
          <w:ilvl w:val="0"/>
          <w:numId w:val="10"/>
        </w:numPr>
        <w:tabs>
          <w:tab w:val="left" w:pos="426"/>
        </w:tabs>
        <w:spacing w:after="160" w:line="259" w:lineRule="auto"/>
        <w:contextualSpacing/>
        <w:jc w:val="both"/>
        <w:rPr>
          <w:rFonts w:ascii="Calibri" w:eastAsia="Calibri" w:hAnsi="Calibri" w:cs="Calibri"/>
          <w:szCs w:val="22"/>
          <w:lang w:eastAsia="en-US"/>
        </w:rPr>
      </w:pPr>
      <w:r w:rsidRPr="004A44AC">
        <w:rPr>
          <w:rFonts w:ascii="Calibri" w:eastAsia="Calibri" w:hAnsi="Calibri" w:cs="Calibri"/>
          <w:iCs/>
          <w:szCs w:val="22"/>
          <w:lang w:eastAsia="en-US"/>
        </w:rPr>
        <w:t xml:space="preserve">La un an de la finalizarea proiectului, Beneficiarul are obligația să transmită - Calculul </w:t>
      </w:r>
      <w:r>
        <w:rPr>
          <w:rFonts w:ascii="Calibri" w:eastAsia="Calibri" w:hAnsi="Calibri" w:cs="Calibri"/>
          <w:iCs/>
          <w:szCs w:val="22"/>
          <w:lang w:eastAsia="en-US"/>
        </w:rPr>
        <w:t xml:space="preserve">în ceea ce privește </w:t>
      </w:r>
      <w:r w:rsidRPr="00F44B5E">
        <w:rPr>
          <w:rFonts w:ascii="Calibri" w:eastAsia="Calibri" w:hAnsi="Calibri" w:cs="Calibri"/>
          <w:iCs/>
          <w:szCs w:val="22"/>
          <w:lang w:eastAsia="en-US"/>
        </w:rPr>
        <w:t xml:space="preserve">creșterea numărului de vizitatori/număr de vizitatori </w:t>
      </w:r>
      <w:r w:rsidRPr="004A44AC">
        <w:rPr>
          <w:rFonts w:ascii="Calibri" w:eastAsia="Calibri" w:hAnsi="Calibri" w:cs="Calibri"/>
          <w:iCs/>
          <w:szCs w:val="22"/>
          <w:lang w:eastAsia="en-US"/>
        </w:rPr>
        <w:t xml:space="preserve">ai </w:t>
      </w:r>
      <w:r>
        <w:rPr>
          <w:rFonts w:ascii="Calibri" w:eastAsia="Calibri" w:hAnsi="Calibri" w:cs="Calibri"/>
          <w:iCs/>
          <w:szCs w:val="22"/>
          <w:lang w:eastAsia="en-US"/>
        </w:rPr>
        <w:t>obiectivelor turistice/patrimoniu/culturale</w:t>
      </w:r>
      <w:r w:rsidRPr="004A44AC">
        <w:rPr>
          <w:rFonts w:ascii="Calibri" w:eastAsia="Calibri" w:hAnsi="Calibri" w:cs="Calibri"/>
          <w:iCs/>
          <w:szCs w:val="22"/>
          <w:lang w:eastAsia="en-US"/>
        </w:rPr>
        <w:t xml:space="preserve"> care beneficiază de sprijin.</w:t>
      </w:r>
    </w:p>
    <w:p w14:paraId="7245F224" w14:textId="77777777" w:rsidR="00EB0504" w:rsidRDefault="00EB0504" w:rsidP="00EB0504">
      <w:pPr>
        <w:contextualSpacing/>
        <w:jc w:val="both"/>
        <w:rPr>
          <w:rFonts w:ascii="Calibri" w:eastAsia="Calibri" w:hAnsi="Calibri" w:cs="Calibri"/>
          <w:b/>
          <w:iCs/>
          <w:color w:val="FF0000"/>
          <w:szCs w:val="22"/>
          <w:lang w:eastAsia="en-US"/>
        </w:rPr>
      </w:pPr>
    </w:p>
    <w:p w14:paraId="00674A90" w14:textId="77777777" w:rsidR="00EB0504" w:rsidRDefault="00EB0504" w:rsidP="00EB0504">
      <w:pPr>
        <w:contextualSpacing/>
        <w:jc w:val="both"/>
        <w:rPr>
          <w:rFonts w:ascii="Calibri" w:eastAsia="Calibri" w:hAnsi="Calibri" w:cs="Calibri"/>
          <w:b/>
          <w:iCs/>
          <w:szCs w:val="22"/>
          <w:lang w:eastAsia="en-US"/>
        </w:rPr>
      </w:pPr>
      <w:r w:rsidRPr="004A44AC">
        <w:rPr>
          <w:rFonts w:ascii="Calibri" w:eastAsia="Calibri" w:hAnsi="Calibri" w:cs="Calibri"/>
          <w:b/>
          <w:iCs/>
          <w:szCs w:val="22"/>
          <w:lang w:eastAsia="en-US"/>
        </w:rPr>
        <w:t>Articolul 2 –  Alte obligații specifice ale AM:</w:t>
      </w:r>
    </w:p>
    <w:p w14:paraId="15A436FB" w14:textId="77777777" w:rsidR="00EB0504" w:rsidRPr="004A44AC" w:rsidRDefault="00EB0504" w:rsidP="00EB0504">
      <w:pPr>
        <w:contextualSpacing/>
        <w:jc w:val="both"/>
        <w:rPr>
          <w:rFonts w:ascii="Calibri" w:eastAsia="Calibri" w:hAnsi="Calibri" w:cs="Calibri"/>
          <w:b/>
          <w:iCs/>
          <w:szCs w:val="22"/>
          <w:lang w:eastAsia="en-US"/>
        </w:rPr>
      </w:pPr>
    </w:p>
    <w:p w14:paraId="57DDE54B" w14:textId="77777777" w:rsidR="00EB0504" w:rsidRPr="00B05CE0" w:rsidRDefault="00EB0504" w:rsidP="00EB0504">
      <w:pPr>
        <w:numPr>
          <w:ilvl w:val="3"/>
          <w:numId w:val="25"/>
        </w:numPr>
        <w:spacing w:before="120" w:after="120" w:line="259" w:lineRule="auto"/>
        <w:contextualSpacing/>
        <w:jc w:val="both"/>
        <w:rPr>
          <w:rFonts w:ascii="Calibri" w:hAnsi="Calibri" w:cs="Calibri"/>
          <w:b/>
          <w:lang w:eastAsia="en-GB"/>
        </w:rPr>
      </w:pPr>
      <w:r w:rsidRPr="00B05CE0">
        <w:rPr>
          <w:rFonts w:ascii="Calibri" w:hAnsi="Calibri" w:cs="Calibri"/>
          <w:bCs/>
        </w:rPr>
        <w:t>AM are obligația ca în termen de 10 zile de la sfârșitul perioadei de implementare a proiectului să verifice includerea parțială/totală obiectivului în circuitul public</w:t>
      </w:r>
      <w:r>
        <w:t>.</w:t>
      </w:r>
    </w:p>
    <w:p w14:paraId="6BC04E80" w14:textId="60006A38" w:rsidR="00A27719" w:rsidRPr="004D002E" w:rsidRDefault="00A27719" w:rsidP="00EB0504">
      <w:pPr>
        <w:spacing w:before="120" w:after="120"/>
        <w:ind w:left="426"/>
        <w:jc w:val="both"/>
        <w:rPr>
          <w:rFonts w:ascii="Calibri" w:hAnsi="Calibri" w:cs="Calibri"/>
          <w:lang w:eastAsia="ro-RO"/>
        </w:rPr>
      </w:pPr>
    </w:p>
    <w:sectPr w:rsidR="00A27719" w:rsidRPr="004D002E" w:rsidSect="00AD3202">
      <w:headerReference w:type="even" r:id="rId19"/>
      <w:headerReference w:type="default" r:id="rId20"/>
      <w:footerReference w:type="even" r:id="rId21"/>
      <w:footerReference w:type="default" r:id="rId22"/>
      <w:headerReference w:type="first" r:id="rId23"/>
      <w:footerReference w:type="first" r:id="rId24"/>
      <w:pgSz w:w="11906" w:h="16838" w:code="9"/>
      <w:pgMar w:top="1701" w:right="1106" w:bottom="1980"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F26FB" w14:textId="77777777" w:rsidR="00E52E42" w:rsidRDefault="00E52E42">
      <w:r>
        <w:separator/>
      </w:r>
    </w:p>
  </w:endnote>
  <w:endnote w:type="continuationSeparator" w:id="0">
    <w:p w14:paraId="7EA215A3" w14:textId="77777777" w:rsidR="00E52E42" w:rsidRDefault="00E5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27C33" w14:textId="77777777" w:rsidR="00497B19" w:rsidRDefault="00497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E52E42" w14:paraId="13CA26A1" w14:textId="77777777">
      <w:trPr>
        <w:cantSplit/>
        <w:trHeight w:hRule="exact" w:val="340"/>
        <w:hidden/>
      </w:trPr>
      <w:tc>
        <w:tcPr>
          <w:tcW w:w="9210" w:type="dxa"/>
        </w:tcPr>
        <w:p w14:paraId="56FBC53A" w14:textId="4586E0A4" w:rsidR="00E52E42" w:rsidRDefault="00E52E42">
          <w:pPr>
            <w:pStyle w:val="Footer"/>
            <w:rPr>
              <w:vanish/>
              <w:sz w:val="20"/>
            </w:rPr>
          </w:pPr>
        </w:p>
      </w:tc>
    </w:tr>
  </w:tbl>
  <w:p w14:paraId="4D3898D3" w14:textId="32BD7514" w:rsidR="00E52E42" w:rsidRDefault="00E52E42" w:rsidP="00F12E7F">
    <w:pPr>
      <w:pStyle w:val="Footer"/>
    </w:pPr>
    <w:r>
      <w:rPr>
        <w:noProof/>
        <w:lang w:val="en-US" w:eastAsia="en-US"/>
      </w:rPr>
      <w:drawing>
        <wp:anchor distT="0" distB="0" distL="114300" distR="114300" simplePos="0" relativeHeight="251660800"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5"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872"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26"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E52E42" w:rsidRDefault="00E52E42">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6816" w14:textId="77777777" w:rsidR="00E52E42" w:rsidRDefault="00E52E42">
    <w:pPr>
      <w:pStyle w:val="Footer"/>
    </w:pPr>
    <w:r>
      <w:rPr>
        <w:noProof/>
        <w:lang w:val="en-US" w:eastAsia="en-US"/>
      </w:rPr>
      <w:drawing>
        <wp:anchor distT="0" distB="0" distL="114300" distR="114300" simplePos="0" relativeHeight="251658752"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32"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33"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3ADFE" w14:textId="77777777" w:rsidR="00E52E42" w:rsidRDefault="00E52E42">
      <w:r>
        <w:separator/>
      </w:r>
    </w:p>
  </w:footnote>
  <w:footnote w:type="continuationSeparator" w:id="0">
    <w:p w14:paraId="733FC4EA" w14:textId="77777777" w:rsidR="00E52E42" w:rsidRDefault="00E52E42">
      <w:r>
        <w:continuationSeparator/>
      </w:r>
    </w:p>
  </w:footnote>
  <w:footnote w:id="1">
    <w:p w14:paraId="4A382DBD" w14:textId="77777777" w:rsidR="00AD3202" w:rsidRPr="00A77CED" w:rsidRDefault="00AD3202" w:rsidP="00AD3202">
      <w:pPr>
        <w:pStyle w:val="FootnoteText"/>
        <w:jc w:val="both"/>
        <w:rPr>
          <w:rFonts w:ascii="Calibri" w:hAnsi="Calibri" w:cs="Calibri"/>
          <w:b/>
          <w:sz w:val="16"/>
          <w:szCs w:val="16"/>
          <w:lang w:val="ro-RO"/>
        </w:rPr>
      </w:pPr>
      <w:r w:rsidRPr="00D30B31">
        <w:rPr>
          <w:rStyle w:val="FootnoteReference"/>
          <w:rFonts w:ascii="Trebuchet MS" w:hAnsi="Trebuchet MS"/>
          <w:sz w:val="18"/>
          <w:szCs w:val="18"/>
        </w:rPr>
        <w:footnoteRef/>
      </w:r>
      <w:r w:rsidRPr="00EB0504">
        <w:rPr>
          <w:rFonts w:ascii="Trebuchet MS" w:hAnsi="Trebuchet MS"/>
          <w:sz w:val="18"/>
          <w:szCs w:val="18"/>
          <w:lang w:val="it-IT"/>
        </w:rPr>
        <w:t xml:space="preserve"> </w:t>
      </w:r>
      <w:r w:rsidRPr="00A77CED">
        <w:rPr>
          <w:rFonts w:ascii="Calibri" w:hAnsi="Calibri" w:cs="Calibri"/>
          <w:sz w:val="16"/>
          <w:szCs w:val="16"/>
          <w:lang w:val="ro-RO"/>
        </w:rPr>
        <w:t xml:space="preserve">TVA care nu se încadrează în prev. Art. 9, alin. (1) sau (2) din HG 873/2022 </w:t>
      </w:r>
      <w:r w:rsidRPr="00EB0504">
        <w:rPr>
          <w:rStyle w:val="przm1"/>
          <w:rFonts w:ascii="Calibri" w:hAnsi="Calibri" w:cs="Calibri"/>
          <w:sz w:val="16"/>
          <w:szCs w:val="16"/>
          <w:lang w:val="ro-RO"/>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683F8B44" w14:textId="77777777" w:rsidR="00AD3202" w:rsidRPr="00A77CED" w:rsidRDefault="00AD3202" w:rsidP="00AD3202">
      <w:pPr>
        <w:pStyle w:val="FootnoteText"/>
        <w:tabs>
          <w:tab w:val="left" w:pos="9050"/>
        </w:tabs>
        <w:jc w:val="both"/>
        <w:rPr>
          <w:rFonts w:ascii="Calibri" w:hAnsi="Calibri" w:cs="Calibri"/>
          <w:sz w:val="18"/>
          <w:szCs w:val="18"/>
          <w:lang w:val="ro-RO"/>
        </w:rPr>
      </w:pPr>
      <w:r w:rsidRPr="003C2075">
        <w:rPr>
          <w:rStyle w:val="FootnoteReference"/>
        </w:rPr>
        <w:footnoteRef/>
      </w:r>
      <w:r w:rsidRPr="00AC732D">
        <w:rPr>
          <w:lang w:val="ro-RO"/>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68CEA736" w14:textId="77777777" w:rsidR="00AD3202" w:rsidRPr="00B962B9" w:rsidRDefault="00AD3202" w:rsidP="00AD3202">
      <w:pPr>
        <w:pStyle w:val="FootnoteText"/>
        <w:rPr>
          <w:lang w:val="ro-RO"/>
        </w:rPr>
      </w:pPr>
      <w:r w:rsidRPr="00E6121B">
        <w:rPr>
          <w:rStyle w:val="FootnoteReference"/>
        </w:rPr>
        <w:footnoteRef/>
      </w:r>
      <w:r w:rsidRPr="00E6121B">
        <w:rPr>
          <w:lang w:val="it-IT"/>
        </w:rPr>
        <w:t xml:space="preserve"> </w:t>
      </w:r>
      <w:r w:rsidRPr="00A77CED">
        <w:rPr>
          <w:rFonts w:asciiTheme="minorHAnsi" w:hAnsiTheme="minorHAnsi" w:cstheme="minorHAnsi"/>
          <w:sz w:val="18"/>
          <w:szCs w:val="18"/>
          <w:lang w:val="ro-RO"/>
        </w:rPr>
        <w:t>Aceste prevederi sunt detaliate în Condiții specifice</w:t>
      </w:r>
      <w:r w:rsidRPr="00E6121B">
        <w:rPr>
          <w:lang w:val="ro-RO"/>
        </w:rPr>
        <w:t>.</w:t>
      </w:r>
      <w:r>
        <w:rPr>
          <w:lang w:val="ro-RO"/>
        </w:rPr>
        <w:t xml:space="preserve"> </w:t>
      </w:r>
    </w:p>
  </w:footnote>
  <w:footnote w:id="4">
    <w:p w14:paraId="76B25999" w14:textId="77777777" w:rsidR="00EB0504" w:rsidRPr="00EB0504" w:rsidRDefault="00EB0504" w:rsidP="00EB0504">
      <w:pPr>
        <w:pStyle w:val="FootnoteText"/>
        <w:jc w:val="both"/>
        <w:rPr>
          <w:rFonts w:ascii="Calibri" w:hAnsi="Calibri" w:cs="Calibri"/>
          <w:lang w:val="ro-RO"/>
        </w:rPr>
      </w:pPr>
      <w:r w:rsidRPr="00EB0504">
        <w:rPr>
          <w:rStyle w:val="FootnoteReference"/>
          <w:rFonts w:ascii="Calibri" w:hAnsi="Calibri" w:cs="Calibri"/>
        </w:rPr>
        <w:footnoteRef/>
      </w:r>
      <w:r w:rsidRPr="00EB0504">
        <w:rPr>
          <w:rFonts w:ascii="Calibri" w:hAnsi="Calibri" w:cs="Calibri"/>
          <w:lang w:val="ro-RO"/>
        </w:rPr>
        <w:t xml:space="preserve"> Dacă prin proiect sunt finanţate activităţi specifice infrastructurii de turism în stațiuni balneare, climatice și balneoclimatice.</w:t>
      </w:r>
    </w:p>
  </w:footnote>
  <w:footnote w:id="5">
    <w:p w14:paraId="33242F74" w14:textId="77777777" w:rsidR="00EB0504" w:rsidRPr="00EB0504" w:rsidRDefault="00EB0504" w:rsidP="00EB0504">
      <w:pPr>
        <w:pStyle w:val="FootnoteText"/>
        <w:rPr>
          <w:lang w:val="ro-RO"/>
        </w:rPr>
      </w:pPr>
      <w:r w:rsidRPr="00EB0504">
        <w:rPr>
          <w:rStyle w:val="FootnoteReference"/>
          <w:rFonts w:ascii="Calibri" w:hAnsi="Calibri" w:cs="Calibri"/>
        </w:rPr>
        <w:footnoteRef/>
      </w:r>
      <w:r w:rsidRPr="00EB0504">
        <w:rPr>
          <w:rFonts w:ascii="Calibri" w:hAnsi="Calibri" w:cs="Calibri"/>
          <w:lang w:val="ro-RO"/>
        </w:rPr>
        <w:t xml:space="preserve"> Dacă prin proiect sunt finanțate activități aferente obiectivelor de patrimoniu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DD424" w14:textId="2875B7FE" w:rsidR="00E52E42" w:rsidRDefault="00497B19">
    <w:pPr>
      <w:pStyle w:val="Header"/>
    </w:pPr>
    <w:r>
      <w:rPr>
        <w:noProof/>
      </w:rPr>
      <w:pict w14:anchorId="1B3056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762110" o:spid="_x0000_s40964" type="#_x0000_t136" style="position:absolute;margin-left:0;margin-top:0;width:598.55pt;height:74.8pt;rotation:315;z-index:-251647488;mso-position-horizontal:center;mso-position-horizontal-relative:margin;mso-position-vertical:center;mso-position-vertical-relative:margin" o:allowincell="f" fillcolor="silver" stroked="f">
          <v:fill opacity=".5"/>
          <v:textpath style="font-family:&quot;Arial Narrow&quot;;font-size:1pt" string="CONSULTARE PUBLICA"/>
        </v:shape>
      </w:pict>
    </w:r>
    <w:r>
      <w:rPr>
        <w:noProof/>
      </w:rPr>
      <w:pict w14:anchorId="7EA76B89">
        <v:shape id="_x0000_s40962"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86DA" w14:textId="215FBED6" w:rsidR="00E52E42" w:rsidRPr="00851382" w:rsidRDefault="00497B19">
    <w:pPr>
      <w:pStyle w:val="Header"/>
      <w:rPr>
        <w:color w:val="999999"/>
      </w:rPr>
    </w:pPr>
    <w:r>
      <w:rPr>
        <w:noProof/>
      </w:rPr>
      <w:pict w14:anchorId="4531C5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762111" o:spid="_x0000_s40965" type="#_x0000_t136" style="position:absolute;margin-left:0;margin-top:0;width:598.55pt;height:74.8pt;rotation:315;z-index:-251645440;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E52E42"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E52E42" w:rsidRDefault="00E52E42" w:rsidP="00376CFE">
                            <w:pPr>
                              <w:spacing w:line="330" w:lineRule="auto"/>
                            </w:pPr>
                          </w:p>
                          <w:p w14:paraId="3E574C76" w14:textId="77777777" w:rsidR="00E52E42" w:rsidRPr="00851382" w:rsidRDefault="00E52E42"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E52E42" w:rsidRDefault="00E52E42" w:rsidP="00376CFE">
                      <w:pPr>
                        <w:spacing w:line="330" w:lineRule="auto"/>
                      </w:pPr>
                    </w:p>
                    <w:p w14:paraId="3E574C76" w14:textId="77777777" w:rsidR="00E52E42" w:rsidRPr="00851382" w:rsidRDefault="00E52E42"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E52E42" w:rsidRPr="00851382">
      <w:rPr>
        <w:color w:val="999999"/>
        <w:sz w:val="20"/>
        <w:szCs w:val="20"/>
      </w:rPr>
      <w:t xml:space="preserve">Pagina </w:t>
    </w:r>
    <w:r w:rsidR="00E52E42" w:rsidRPr="00851382">
      <w:rPr>
        <w:color w:val="999999"/>
        <w:sz w:val="20"/>
        <w:szCs w:val="20"/>
      </w:rPr>
      <w:fldChar w:fldCharType="begin"/>
    </w:r>
    <w:r w:rsidR="00E52E42" w:rsidRPr="00851382">
      <w:rPr>
        <w:color w:val="999999"/>
        <w:sz w:val="20"/>
        <w:szCs w:val="20"/>
      </w:rPr>
      <w:instrText xml:space="preserve"> PAGE </w:instrText>
    </w:r>
    <w:r w:rsidR="00E52E42" w:rsidRPr="00851382">
      <w:rPr>
        <w:color w:val="999999"/>
        <w:sz w:val="20"/>
        <w:szCs w:val="20"/>
      </w:rPr>
      <w:fldChar w:fldCharType="separate"/>
    </w:r>
    <w:r w:rsidR="002C4950">
      <w:rPr>
        <w:noProof/>
        <w:color w:val="999999"/>
        <w:sz w:val="20"/>
        <w:szCs w:val="20"/>
      </w:rPr>
      <w:t>34</w:t>
    </w:r>
    <w:r w:rsidR="00E52E42" w:rsidRPr="00851382">
      <w:rPr>
        <w:color w:val="999999"/>
        <w:sz w:val="20"/>
        <w:szCs w:val="20"/>
      </w:rPr>
      <w:fldChar w:fldCharType="end"/>
    </w:r>
    <w:r w:rsidR="00E52E42" w:rsidRPr="00851382">
      <w:rPr>
        <w:color w:val="999999"/>
        <w:sz w:val="20"/>
        <w:szCs w:val="20"/>
      </w:rPr>
      <w:t xml:space="preserve"> din </w:t>
    </w:r>
    <w:r w:rsidR="00E52E42" w:rsidRPr="00851382">
      <w:rPr>
        <w:color w:val="999999"/>
        <w:sz w:val="20"/>
        <w:szCs w:val="20"/>
      </w:rPr>
      <w:fldChar w:fldCharType="begin"/>
    </w:r>
    <w:r w:rsidR="00E52E42" w:rsidRPr="00851382">
      <w:rPr>
        <w:color w:val="999999"/>
        <w:sz w:val="20"/>
        <w:szCs w:val="20"/>
      </w:rPr>
      <w:instrText xml:space="preserve"> NUMPAGES </w:instrText>
    </w:r>
    <w:r w:rsidR="00E52E42" w:rsidRPr="00851382">
      <w:rPr>
        <w:color w:val="999999"/>
        <w:sz w:val="20"/>
        <w:szCs w:val="20"/>
      </w:rPr>
      <w:fldChar w:fldCharType="separate"/>
    </w:r>
    <w:r w:rsidR="002C4950">
      <w:rPr>
        <w:noProof/>
        <w:color w:val="999999"/>
        <w:sz w:val="20"/>
        <w:szCs w:val="20"/>
      </w:rPr>
      <w:t>36</w:t>
    </w:r>
    <w:r w:rsidR="00E52E42" w:rsidRPr="00851382">
      <w:rPr>
        <w:color w:val="999999"/>
        <w:sz w:val="20"/>
        <w:szCs w:val="20"/>
      </w:rPr>
      <w:fldChar w:fldCharType="end"/>
    </w:r>
  </w:p>
  <w:p w14:paraId="0B4739DB" w14:textId="77777777" w:rsidR="00E52E42" w:rsidRDefault="00E52E42"/>
  <w:p w14:paraId="4683462C" w14:textId="77777777" w:rsidR="00E52E42" w:rsidRDefault="00E5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24B1" w14:textId="0D2A8DFF" w:rsidR="00E52E42" w:rsidRDefault="00497B19">
    <w:pPr>
      <w:pStyle w:val="Header"/>
      <w:tabs>
        <w:tab w:val="clear" w:pos="4536"/>
        <w:tab w:val="clear" w:pos="9072"/>
        <w:tab w:val="left" w:pos="6473"/>
      </w:tabs>
    </w:pPr>
    <w:r>
      <w:rPr>
        <w:noProof/>
      </w:rPr>
      <w:pict w14:anchorId="3453C7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762109" o:spid="_x0000_s40963" type="#_x0000_t136" style="position:absolute;margin-left:0;margin-top:0;width:598.55pt;height:74.8pt;rotation:315;z-index:-251649536;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E52E42">
      <w:rPr>
        <w:noProof/>
        <w:lang w:val="en-US" w:eastAsia="en-US"/>
      </w:rPr>
      <w:drawing>
        <wp:anchor distT="0" distB="0" distL="114300" distR="114300" simplePos="0" relativeHeight="251651584"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E52E42">
      <w:rPr>
        <w:noProof/>
        <w:lang w:val="en-US" w:eastAsia="en-US"/>
      </w:rPr>
      <w:drawing>
        <wp:anchor distT="0" distB="0" distL="114300" distR="114300" simplePos="0" relativeHeight="251652608"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30"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E52E42">
      <w:rPr>
        <w:noProof/>
        <w:lang w:val="en-US" w:eastAsia="en-US"/>
      </w:rPr>
      <w:drawing>
        <wp:anchor distT="0" distB="0" distL="114300" distR="114300" simplePos="0" relativeHeight="251653632"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31"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E52E42">
      <w:t xml:space="preserve">   </w:t>
    </w:r>
    <w:r w:rsidR="00E52E4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6"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AB135E1"/>
    <w:multiLevelType w:val="hybridMultilevel"/>
    <w:tmpl w:val="6D0AA9F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9E79F9"/>
    <w:multiLevelType w:val="hybridMultilevel"/>
    <w:tmpl w:val="5448B7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376C54"/>
    <w:multiLevelType w:val="hybridMultilevel"/>
    <w:tmpl w:val="6DDE6FEA"/>
    <w:lvl w:ilvl="0" w:tplc="54E08642">
      <w:start w:val="1"/>
      <w:numFmt w:val="bullet"/>
      <w:lvlText w:val=""/>
      <w:lvlJc w:val="left"/>
      <w:pPr>
        <w:ind w:left="880" w:hanging="17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40665606"/>
    <w:multiLevelType w:val="multilevel"/>
    <w:tmpl w:val="9CC2521C"/>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rPr>
        <w:rFonts w:ascii="Calibri" w:hAnsi="Calibri" w:cs="Calibri" w:hint="default"/>
        <w:b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6"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8"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1"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00505524">
    <w:abstractNumId w:val="23"/>
  </w:num>
  <w:num w:numId="2" w16cid:durableId="1785423037">
    <w:abstractNumId w:val="19"/>
  </w:num>
  <w:num w:numId="3" w16cid:durableId="733507555">
    <w:abstractNumId w:val="21"/>
  </w:num>
  <w:num w:numId="4" w16cid:durableId="1925068914">
    <w:abstractNumId w:val="7"/>
  </w:num>
  <w:num w:numId="5" w16cid:durableId="545873383">
    <w:abstractNumId w:val="9"/>
  </w:num>
  <w:num w:numId="6" w16cid:durableId="895550335">
    <w:abstractNumId w:val="18"/>
  </w:num>
  <w:num w:numId="7" w16cid:durableId="1425419026">
    <w:abstractNumId w:val="11"/>
  </w:num>
  <w:num w:numId="8" w16cid:durableId="201019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8213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3835620">
    <w:abstractNumId w:val="24"/>
  </w:num>
  <w:num w:numId="11" w16cid:durableId="1350908586">
    <w:abstractNumId w:val="1"/>
  </w:num>
  <w:num w:numId="12" w16cid:durableId="547380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7414105">
    <w:abstractNumId w:val="20"/>
  </w:num>
  <w:num w:numId="14" w16cid:durableId="2060470703">
    <w:abstractNumId w:val="12"/>
  </w:num>
  <w:num w:numId="15" w16cid:durableId="704598445">
    <w:abstractNumId w:val="8"/>
  </w:num>
  <w:num w:numId="16" w16cid:durableId="374545111">
    <w:abstractNumId w:val="16"/>
  </w:num>
  <w:num w:numId="17" w16cid:durableId="723597800">
    <w:abstractNumId w:val="13"/>
  </w:num>
  <w:num w:numId="18" w16cid:durableId="1354452117">
    <w:abstractNumId w:val="17"/>
  </w:num>
  <w:num w:numId="19" w16cid:durableId="1821268058">
    <w:abstractNumId w:val="6"/>
  </w:num>
  <w:num w:numId="20" w16cid:durableId="1960336471">
    <w:abstractNumId w:val="15"/>
  </w:num>
  <w:num w:numId="21" w16cid:durableId="946699898">
    <w:abstractNumId w:val="3"/>
  </w:num>
  <w:num w:numId="22" w16cid:durableId="1949199166">
    <w:abstractNumId w:val="10"/>
  </w:num>
  <w:num w:numId="23" w16cid:durableId="1233656897">
    <w:abstractNumId w:val="4"/>
  </w:num>
  <w:num w:numId="24" w16cid:durableId="254557896">
    <w:abstractNumId w:val="2"/>
  </w:num>
  <w:num w:numId="25" w16cid:durableId="44801223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66"/>
    <o:shapelayout v:ext="edit">
      <o:idmap v:ext="edit" data="4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15839"/>
    <w:rsid w:val="00032112"/>
    <w:rsid w:val="00032D51"/>
    <w:rsid w:val="00036437"/>
    <w:rsid w:val="00053C3F"/>
    <w:rsid w:val="00054721"/>
    <w:rsid w:val="000605C7"/>
    <w:rsid w:val="0006222F"/>
    <w:rsid w:val="0007134A"/>
    <w:rsid w:val="00072DDE"/>
    <w:rsid w:val="00076B5A"/>
    <w:rsid w:val="00080850"/>
    <w:rsid w:val="00085F62"/>
    <w:rsid w:val="0009018B"/>
    <w:rsid w:val="00094195"/>
    <w:rsid w:val="00094830"/>
    <w:rsid w:val="00094C97"/>
    <w:rsid w:val="000A1972"/>
    <w:rsid w:val="000A4B83"/>
    <w:rsid w:val="000A59F9"/>
    <w:rsid w:val="000B7EFC"/>
    <w:rsid w:val="000C2AAE"/>
    <w:rsid w:val="000D3A1C"/>
    <w:rsid w:val="000D7907"/>
    <w:rsid w:val="000E18B4"/>
    <w:rsid w:val="000E6331"/>
    <w:rsid w:val="000E6F31"/>
    <w:rsid w:val="000E7D8A"/>
    <w:rsid w:val="000F3C62"/>
    <w:rsid w:val="00100707"/>
    <w:rsid w:val="00105A49"/>
    <w:rsid w:val="00110DC9"/>
    <w:rsid w:val="0011551C"/>
    <w:rsid w:val="001175F2"/>
    <w:rsid w:val="00117A18"/>
    <w:rsid w:val="00120474"/>
    <w:rsid w:val="001231B9"/>
    <w:rsid w:val="00132650"/>
    <w:rsid w:val="001357F6"/>
    <w:rsid w:val="00136BA6"/>
    <w:rsid w:val="00144BFD"/>
    <w:rsid w:val="00144F71"/>
    <w:rsid w:val="001503BF"/>
    <w:rsid w:val="00155CCC"/>
    <w:rsid w:val="00162060"/>
    <w:rsid w:val="001628EA"/>
    <w:rsid w:val="00164BF8"/>
    <w:rsid w:val="00164D59"/>
    <w:rsid w:val="00171834"/>
    <w:rsid w:val="00177A1A"/>
    <w:rsid w:val="0019349B"/>
    <w:rsid w:val="001952A6"/>
    <w:rsid w:val="001960EE"/>
    <w:rsid w:val="001A3913"/>
    <w:rsid w:val="001A66E7"/>
    <w:rsid w:val="001B13AF"/>
    <w:rsid w:val="001C3C69"/>
    <w:rsid w:val="001C6CB7"/>
    <w:rsid w:val="001C7EC2"/>
    <w:rsid w:val="001D0461"/>
    <w:rsid w:val="001D092A"/>
    <w:rsid w:val="001D1A5F"/>
    <w:rsid w:val="001E27FB"/>
    <w:rsid w:val="00233F6D"/>
    <w:rsid w:val="00242B1D"/>
    <w:rsid w:val="00265B72"/>
    <w:rsid w:val="00267889"/>
    <w:rsid w:val="002758FC"/>
    <w:rsid w:val="00276764"/>
    <w:rsid w:val="00285FAF"/>
    <w:rsid w:val="0028688B"/>
    <w:rsid w:val="0029182F"/>
    <w:rsid w:val="00296A3B"/>
    <w:rsid w:val="002B3BB9"/>
    <w:rsid w:val="002B6602"/>
    <w:rsid w:val="002C4950"/>
    <w:rsid w:val="002D726C"/>
    <w:rsid w:val="002E07E9"/>
    <w:rsid w:val="002E3E59"/>
    <w:rsid w:val="002E5D92"/>
    <w:rsid w:val="002E654F"/>
    <w:rsid w:val="002F1246"/>
    <w:rsid w:val="00306662"/>
    <w:rsid w:val="00307735"/>
    <w:rsid w:val="00307ABA"/>
    <w:rsid w:val="00313F76"/>
    <w:rsid w:val="00314A1F"/>
    <w:rsid w:val="00315FBB"/>
    <w:rsid w:val="003223DB"/>
    <w:rsid w:val="00336281"/>
    <w:rsid w:val="00342FC5"/>
    <w:rsid w:val="00351F71"/>
    <w:rsid w:val="003534ED"/>
    <w:rsid w:val="00363B91"/>
    <w:rsid w:val="003668A0"/>
    <w:rsid w:val="00370C0F"/>
    <w:rsid w:val="00376965"/>
    <w:rsid w:val="00376CFE"/>
    <w:rsid w:val="0038017A"/>
    <w:rsid w:val="00381B61"/>
    <w:rsid w:val="00381F52"/>
    <w:rsid w:val="00382AA0"/>
    <w:rsid w:val="003852C6"/>
    <w:rsid w:val="00390F6D"/>
    <w:rsid w:val="00392435"/>
    <w:rsid w:val="003A1982"/>
    <w:rsid w:val="003C5FD6"/>
    <w:rsid w:val="003D5E78"/>
    <w:rsid w:val="003E2E03"/>
    <w:rsid w:val="003E4FD4"/>
    <w:rsid w:val="003E6C64"/>
    <w:rsid w:val="003F3CCE"/>
    <w:rsid w:val="00412277"/>
    <w:rsid w:val="0041618E"/>
    <w:rsid w:val="00435171"/>
    <w:rsid w:val="0045209A"/>
    <w:rsid w:val="00462C40"/>
    <w:rsid w:val="0046673F"/>
    <w:rsid w:val="004713A5"/>
    <w:rsid w:val="00474F02"/>
    <w:rsid w:val="0047757D"/>
    <w:rsid w:val="00491D0A"/>
    <w:rsid w:val="00493796"/>
    <w:rsid w:val="004943EE"/>
    <w:rsid w:val="00497B19"/>
    <w:rsid w:val="004A1A72"/>
    <w:rsid w:val="004A26D6"/>
    <w:rsid w:val="004A4714"/>
    <w:rsid w:val="004A499A"/>
    <w:rsid w:val="004A5EF0"/>
    <w:rsid w:val="004B33BA"/>
    <w:rsid w:val="004C6D18"/>
    <w:rsid w:val="004D002E"/>
    <w:rsid w:val="004D2A77"/>
    <w:rsid w:val="004D3630"/>
    <w:rsid w:val="004D4EBD"/>
    <w:rsid w:val="004E10D3"/>
    <w:rsid w:val="004F5EC3"/>
    <w:rsid w:val="004F61A9"/>
    <w:rsid w:val="004F6B23"/>
    <w:rsid w:val="005036C2"/>
    <w:rsid w:val="00503B15"/>
    <w:rsid w:val="00506F97"/>
    <w:rsid w:val="00515FC9"/>
    <w:rsid w:val="00523BEA"/>
    <w:rsid w:val="00526282"/>
    <w:rsid w:val="0053634C"/>
    <w:rsid w:val="00536D0C"/>
    <w:rsid w:val="00541D7A"/>
    <w:rsid w:val="00547968"/>
    <w:rsid w:val="00552E59"/>
    <w:rsid w:val="0056299D"/>
    <w:rsid w:val="00575D62"/>
    <w:rsid w:val="005917F8"/>
    <w:rsid w:val="005945F9"/>
    <w:rsid w:val="005A538C"/>
    <w:rsid w:val="005A6B00"/>
    <w:rsid w:val="005A7E22"/>
    <w:rsid w:val="005B016A"/>
    <w:rsid w:val="005C21C9"/>
    <w:rsid w:val="005C7AFF"/>
    <w:rsid w:val="005D615A"/>
    <w:rsid w:val="005E151D"/>
    <w:rsid w:val="005E3387"/>
    <w:rsid w:val="005E7C44"/>
    <w:rsid w:val="005F226B"/>
    <w:rsid w:val="00613B28"/>
    <w:rsid w:val="00624C7D"/>
    <w:rsid w:val="00633D41"/>
    <w:rsid w:val="00643AC4"/>
    <w:rsid w:val="006448F6"/>
    <w:rsid w:val="00645B52"/>
    <w:rsid w:val="006479CD"/>
    <w:rsid w:val="006613B0"/>
    <w:rsid w:val="00666796"/>
    <w:rsid w:val="00680E92"/>
    <w:rsid w:val="00681662"/>
    <w:rsid w:val="006911E2"/>
    <w:rsid w:val="0069529C"/>
    <w:rsid w:val="006A1167"/>
    <w:rsid w:val="006A5A59"/>
    <w:rsid w:val="006B1091"/>
    <w:rsid w:val="006B37AD"/>
    <w:rsid w:val="006B79B9"/>
    <w:rsid w:val="006D1606"/>
    <w:rsid w:val="006D20BB"/>
    <w:rsid w:val="006D4CC5"/>
    <w:rsid w:val="006F0920"/>
    <w:rsid w:val="006F24E8"/>
    <w:rsid w:val="00700894"/>
    <w:rsid w:val="00703440"/>
    <w:rsid w:val="00705218"/>
    <w:rsid w:val="00710FE0"/>
    <w:rsid w:val="007209E0"/>
    <w:rsid w:val="00724CFE"/>
    <w:rsid w:val="00725430"/>
    <w:rsid w:val="0073067F"/>
    <w:rsid w:val="00730D9A"/>
    <w:rsid w:val="00734016"/>
    <w:rsid w:val="007471F3"/>
    <w:rsid w:val="00754551"/>
    <w:rsid w:val="00757D5A"/>
    <w:rsid w:val="00762FEC"/>
    <w:rsid w:val="0076327A"/>
    <w:rsid w:val="007703D1"/>
    <w:rsid w:val="00781079"/>
    <w:rsid w:val="00781ADB"/>
    <w:rsid w:val="00784A2C"/>
    <w:rsid w:val="00793276"/>
    <w:rsid w:val="007A38EC"/>
    <w:rsid w:val="007A69A6"/>
    <w:rsid w:val="007B28C6"/>
    <w:rsid w:val="007C302A"/>
    <w:rsid w:val="007C403D"/>
    <w:rsid w:val="007C5568"/>
    <w:rsid w:val="007F6793"/>
    <w:rsid w:val="008036BF"/>
    <w:rsid w:val="00824EA4"/>
    <w:rsid w:val="00825EBC"/>
    <w:rsid w:val="00827ED0"/>
    <w:rsid w:val="00835624"/>
    <w:rsid w:val="008374B4"/>
    <w:rsid w:val="00851382"/>
    <w:rsid w:val="00852EAD"/>
    <w:rsid w:val="0085444F"/>
    <w:rsid w:val="00854B3D"/>
    <w:rsid w:val="00855A93"/>
    <w:rsid w:val="00855ED1"/>
    <w:rsid w:val="00873EC3"/>
    <w:rsid w:val="008754A2"/>
    <w:rsid w:val="0088290B"/>
    <w:rsid w:val="00885250"/>
    <w:rsid w:val="00887354"/>
    <w:rsid w:val="008A0119"/>
    <w:rsid w:val="008A3211"/>
    <w:rsid w:val="008A7A69"/>
    <w:rsid w:val="008B2A6F"/>
    <w:rsid w:val="008B68FB"/>
    <w:rsid w:val="008C26CE"/>
    <w:rsid w:val="008C3CFC"/>
    <w:rsid w:val="008C42FF"/>
    <w:rsid w:val="008D473D"/>
    <w:rsid w:val="008E1924"/>
    <w:rsid w:val="008E3C09"/>
    <w:rsid w:val="008E7688"/>
    <w:rsid w:val="008F27C6"/>
    <w:rsid w:val="008F5EDA"/>
    <w:rsid w:val="009149C4"/>
    <w:rsid w:val="00915371"/>
    <w:rsid w:val="00922851"/>
    <w:rsid w:val="00923746"/>
    <w:rsid w:val="00927D63"/>
    <w:rsid w:val="009314F2"/>
    <w:rsid w:val="00936CF8"/>
    <w:rsid w:val="00951433"/>
    <w:rsid w:val="0095716B"/>
    <w:rsid w:val="00967996"/>
    <w:rsid w:val="009710C5"/>
    <w:rsid w:val="0097174E"/>
    <w:rsid w:val="0098612D"/>
    <w:rsid w:val="00986F21"/>
    <w:rsid w:val="00991604"/>
    <w:rsid w:val="009949A5"/>
    <w:rsid w:val="00997BCB"/>
    <w:rsid w:val="009B3351"/>
    <w:rsid w:val="009C7B06"/>
    <w:rsid w:val="009D7599"/>
    <w:rsid w:val="009F711B"/>
    <w:rsid w:val="00A05B5D"/>
    <w:rsid w:val="00A0649D"/>
    <w:rsid w:val="00A1707F"/>
    <w:rsid w:val="00A27719"/>
    <w:rsid w:val="00A406A4"/>
    <w:rsid w:val="00A41253"/>
    <w:rsid w:val="00A41424"/>
    <w:rsid w:val="00A417B1"/>
    <w:rsid w:val="00A55482"/>
    <w:rsid w:val="00A56FF4"/>
    <w:rsid w:val="00A74224"/>
    <w:rsid w:val="00A74924"/>
    <w:rsid w:val="00A77B24"/>
    <w:rsid w:val="00A81F77"/>
    <w:rsid w:val="00A84701"/>
    <w:rsid w:val="00A92DBD"/>
    <w:rsid w:val="00AA3C23"/>
    <w:rsid w:val="00AA531B"/>
    <w:rsid w:val="00AC4479"/>
    <w:rsid w:val="00AC49C6"/>
    <w:rsid w:val="00AC7FEA"/>
    <w:rsid w:val="00AD2295"/>
    <w:rsid w:val="00AD3202"/>
    <w:rsid w:val="00AD517A"/>
    <w:rsid w:val="00AE193F"/>
    <w:rsid w:val="00AE1B86"/>
    <w:rsid w:val="00AE42B1"/>
    <w:rsid w:val="00AE4809"/>
    <w:rsid w:val="00AE4990"/>
    <w:rsid w:val="00AE5A3B"/>
    <w:rsid w:val="00AE77D1"/>
    <w:rsid w:val="00AF0434"/>
    <w:rsid w:val="00AF5E96"/>
    <w:rsid w:val="00AF72FA"/>
    <w:rsid w:val="00B06184"/>
    <w:rsid w:val="00B066F4"/>
    <w:rsid w:val="00B10339"/>
    <w:rsid w:val="00B15233"/>
    <w:rsid w:val="00B203AA"/>
    <w:rsid w:val="00B24812"/>
    <w:rsid w:val="00B2524D"/>
    <w:rsid w:val="00B42F18"/>
    <w:rsid w:val="00B43D9B"/>
    <w:rsid w:val="00B52C80"/>
    <w:rsid w:val="00B539AC"/>
    <w:rsid w:val="00B5481B"/>
    <w:rsid w:val="00B55484"/>
    <w:rsid w:val="00B60175"/>
    <w:rsid w:val="00B6719C"/>
    <w:rsid w:val="00B70411"/>
    <w:rsid w:val="00B71D43"/>
    <w:rsid w:val="00B7243A"/>
    <w:rsid w:val="00B7735A"/>
    <w:rsid w:val="00B950D7"/>
    <w:rsid w:val="00B964F5"/>
    <w:rsid w:val="00BA79EF"/>
    <w:rsid w:val="00BB23F6"/>
    <w:rsid w:val="00BD26D5"/>
    <w:rsid w:val="00BD3175"/>
    <w:rsid w:val="00BD6B0D"/>
    <w:rsid w:val="00BE03F0"/>
    <w:rsid w:val="00BE1BA7"/>
    <w:rsid w:val="00BE392F"/>
    <w:rsid w:val="00BE4ABE"/>
    <w:rsid w:val="00BF0B36"/>
    <w:rsid w:val="00BF2EEE"/>
    <w:rsid w:val="00BF3FFF"/>
    <w:rsid w:val="00C03E54"/>
    <w:rsid w:val="00C05C7A"/>
    <w:rsid w:val="00C10EED"/>
    <w:rsid w:val="00C15121"/>
    <w:rsid w:val="00C27848"/>
    <w:rsid w:val="00C32D87"/>
    <w:rsid w:val="00C3475B"/>
    <w:rsid w:val="00C424A0"/>
    <w:rsid w:val="00C45BE3"/>
    <w:rsid w:val="00C46A61"/>
    <w:rsid w:val="00C46F48"/>
    <w:rsid w:val="00C61985"/>
    <w:rsid w:val="00C665D0"/>
    <w:rsid w:val="00C7041E"/>
    <w:rsid w:val="00C768E4"/>
    <w:rsid w:val="00C82597"/>
    <w:rsid w:val="00C82709"/>
    <w:rsid w:val="00C82AD1"/>
    <w:rsid w:val="00C916A3"/>
    <w:rsid w:val="00C91ACC"/>
    <w:rsid w:val="00C93B41"/>
    <w:rsid w:val="00CA17AA"/>
    <w:rsid w:val="00CB7219"/>
    <w:rsid w:val="00CC6C98"/>
    <w:rsid w:val="00CD1A71"/>
    <w:rsid w:val="00CD1B67"/>
    <w:rsid w:val="00CD4E67"/>
    <w:rsid w:val="00CD624C"/>
    <w:rsid w:val="00CD6436"/>
    <w:rsid w:val="00CE6148"/>
    <w:rsid w:val="00CE6359"/>
    <w:rsid w:val="00CF437E"/>
    <w:rsid w:val="00CF52EA"/>
    <w:rsid w:val="00CF66AE"/>
    <w:rsid w:val="00CF70B6"/>
    <w:rsid w:val="00D01958"/>
    <w:rsid w:val="00D14854"/>
    <w:rsid w:val="00D22014"/>
    <w:rsid w:val="00D22FDB"/>
    <w:rsid w:val="00D31323"/>
    <w:rsid w:val="00D368D4"/>
    <w:rsid w:val="00D4011B"/>
    <w:rsid w:val="00D416AA"/>
    <w:rsid w:val="00D41991"/>
    <w:rsid w:val="00D44D56"/>
    <w:rsid w:val="00D46250"/>
    <w:rsid w:val="00D6222B"/>
    <w:rsid w:val="00D62DB4"/>
    <w:rsid w:val="00D72F95"/>
    <w:rsid w:val="00D81DA9"/>
    <w:rsid w:val="00D8269A"/>
    <w:rsid w:val="00D85CA5"/>
    <w:rsid w:val="00D86489"/>
    <w:rsid w:val="00D87671"/>
    <w:rsid w:val="00D94812"/>
    <w:rsid w:val="00D96085"/>
    <w:rsid w:val="00DA2A77"/>
    <w:rsid w:val="00DA57BF"/>
    <w:rsid w:val="00DA7E30"/>
    <w:rsid w:val="00DB7AE5"/>
    <w:rsid w:val="00DC29DD"/>
    <w:rsid w:val="00DD113C"/>
    <w:rsid w:val="00DD193C"/>
    <w:rsid w:val="00DD4872"/>
    <w:rsid w:val="00DE2301"/>
    <w:rsid w:val="00DE451D"/>
    <w:rsid w:val="00DF487C"/>
    <w:rsid w:val="00DF4A7E"/>
    <w:rsid w:val="00E05313"/>
    <w:rsid w:val="00E067CD"/>
    <w:rsid w:val="00E11F4B"/>
    <w:rsid w:val="00E16CAB"/>
    <w:rsid w:val="00E262FD"/>
    <w:rsid w:val="00E32BBC"/>
    <w:rsid w:val="00E32FC5"/>
    <w:rsid w:val="00E448AE"/>
    <w:rsid w:val="00E47754"/>
    <w:rsid w:val="00E47DBC"/>
    <w:rsid w:val="00E52E42"/>
    <w:rsid w:val="00E57E35"/>
    <w:rsid w:val="00E67A8C"/>
    <w:rsid w:val="00E7015A"/>
    <w:rsid w:val="00E7481D"/>
    <w:rsid w:val="00E753B1"/>
    <w:rsid w:val="00E81FBB"/>
    <w:rsid w:val="00E96A59"/>
    <w:rsid w:val="00EB0504"/>
    <w:rsid w:val="00EC7000"/>
    <w:rsid w:val="00ED5174"/>
    <w:rsid w:val="00EE15E5"/>
    <w:rsid w:val="00EE54E0"/>
    <w:rsid w:val="00EF2877"/>
    <w:rsid w:val="00EF5126"/>
    <w:rsid w:val="00EF6ADB"/>
    <w:rsid w:val="00EF6CD7"/>
    <w:rsid w:val="00EF75EC"/>
    <w:rsid w:val="00F12E7F"/>
    <w:rsid w:val="00F134AF"/>
    <w:rsid w:val="00F14504"/>
    <w:rsid w:val="00F167CD"/>
    <w:rsid w:val="00F20949"/>
    <w:rsid w:val="00F23C6F"/>
    <w:rsid w:val="00F41BE6"/>
    <w:rsid w:val="00F42A31"/>
    <w:rsid w:val="00F44BC5"/>
    <w:rsid w:val="00F5213A"/>
    <w:rsid w:val="00F63605"/>
    <w:rsid w:val="00F71706"/>
    <w:rsid w:val="00F8221E"/>
    <w:rsid w:val="00F83208"/>
    <w:rsid w:val="00F84A7C"/>
    <w:rsid w:val="00F87224"/>
    <w:rsid w:val="00F9284B"/>
    <w:rsid w:val="00FA2007"/>
    <w:rsid w:val="00FB51F2"/>
    <w:rsid w:val="00FC14BD"/>
    <w:rsid w:val="00FD28D1"/>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6"/>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link w:val="Heading1Char"/>
    <w:uiPriority w:val="9"/>
    <w:qFormat/>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
    <w:qFormat/>
    <w:pPr>
      <w:keepNext/>
      <w:spacing w:before="240" w:after="60"/>
      <w:outlineLvl w:val="1"/>
    </w:pPr>
    <w:rPr>
      <w:rFonts w:cs="Arial"/>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Arial"/>
      <w:b/>
      <w:bCs/>
      <w:sz w:val="26"/>
      <w:szCs w:val="26"/>
    </w:rPr>
  </w:style>
  <w:style w:type="paragraph" w:styleId="Heading4">
    <w:name w:val="heading 4"/>
    <w:basedOn w:val="Normal"/>
    <w:next w:val="Normal"/>
    <w:link w:val="Heading4Char"/>
    <w:uiPriority w:val="9"/>
    <w:qFormat/>
    <w:pPr>
      <w:keepNext/>
      <w:spacing w:before="240" w:after="60"/>
      <w:outlineLvl w:val="3"/>
    </w:pPr>
    <w:rPr>
      <w:b/>
      <w:bCs/>
      <w:sz w:val="28"/>
      <w:szCs w:val="28"/>
    </w:rPr>
  </w:style>
  <w:style w:type="paragraph" w:styleId="Heading5">
    <w:name w:val="heading 5"/>
    <w:basedOn w:val="Normal"/>
    <w:next w:val="Normal"/>
    <w:link w:val="Heading5Char"/>
    <w:qFormat/>
    <w:pPr>
      <w:keepNext/>
      <w:spacing w:line="320" w:lineRule="exact"/>
      <w:outlineLvl w:val="4"/>
    </w:pPr>
    <w:rPr>
      <w:b/>
      <w:bCs/>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uiPriority w:val="9"/>
    <w:qFormat/>
    <w:pPr>
      <w:spacing w:before="240" w:after="60"/>
      <w:outlineLvl w:val="6"/>
    </w:p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Normal"/>
    <w:next w:val="Normal"/>
    <w:link w:val="Heading9Char"/>
    <w:uiPriority w:val="9"/>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link w:val="BodyTextChar"/>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ph">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phCha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CommentReference">
    <w:name w:val="annotation reference"/>
    <w:uiPriority w:val="99"/>
    <w:unhideWhenUsed/>
    <w:rsid w:val="005B016A"/>
    <w:rPr>
      <w:sz w:val="16"/>
      <w:szCs w:val="16"/>
    </w:rPr>
  </w:style>
  <w:style w:type="paragraph" w:styleId="CommentText">
    <w:name w:val="annotation text"/>
    <w:basedOn w:val="Normal"/>
    <w:link w:val="CommentTextChar"/>
    <w:uiPriority w:val="99"/>
    <w:unhideWhenUsed/>
    <w:rsid w:val="005B016A"/>
    <w:pPr>
      <w:spacing w:after="200"/>
    </w:pPr>
    <w:rPr>
      <w:rFonts w:ascii="Calibri" w:hAnsi="Calibri"/>
      <w:sz w:val="20"/>
      <w:szCs w:val="20"/>
      <w:lang w:val="en-US" w:eastAsia="en-US"/>
    </w:rPr>
  </w:style>
  <w:style w:type="character" w:customStyle="1" w:styleId="CommentTextChar">
    <w:name w:val="Comment Text Char"/>
    <w:link w:val="CommentText"/>
    <w:uiPriority w:val="99"/>
    <w:rsid w:val="005B016A"/>
    <w:rPr>
      <w:rFonts w:ascii="Calibri" w:hAnsi="Calibri"/>
    </w:rPr>
  </w:style>
  <w:style w:type="character" w:customStyle="1" w:styleId="ListParagraphChar">
    <w:name w:val="List Paragraph Char"/>
    <w:aliases w:val="Akapit z listą BS Char,Outlines a.b.c. Char,List_Paragraph Char,Multilevel para_II Char,Akapit z lista BS Char,Normal bullet 2 Char,List1 Char,List Paragraph1 Char,body 2 Char,Forth level Char,Numbered List Char,Paragrafo elenco Char"/>
    <w:link w:val="ListParagraph"/>
    <w:uiPriority w:val="34"/>
    <w:qFormat/>
    <w:locked/>
    <w:rsid w:val="005B016A"/>
    <w:rPr>
      <w:rFonts w:ascii="Calibri" w:hAnsi="Calibri"/>
      <w:sz w:val="22"/>
      <w:szCs w:val="22"/>
    </w:rPr>
  </w:style>
  <w:style w:type="paragraph" w:customStyle="1" w:styleId="Alineat">
    <w:name w:val="Alineat"/>
    <w:basedOn w:val="ListParagraph"/>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Heading1Char">
    <w:name w:val="Heading 1 Char"/>
    <w:link w:val="Heading1"/>
    <w:uiPriority w:val="9"/>
    <w:rsid w:val="0069529C"/>
    <w:rPr>
      <w:rFonts w:ascii="Arial Narrow" w:hAnsi="Arial Narrow" w:cs="Arial"/>
      <w:b/>
      <w:bCs/>
      <w:kern w:val="32"/>
      <w:sz w:val="32"/>
      <w:szCs w:val="32"/>
      <w:lang w:val="ro-RO" w:eastAsia="de-DE"/>
    </w:rPr>
  </w:style>
  <w:style w:type="character" w:customStyle="1" w:styleId="Heading2Char">
    <w:name w:val="Heading 2 Char"/>
    <w:link w:val="Heading2"/>
    <w:uiPriority w:val="9"/>
    <w:rsid w:val="0069529C"/>
    <w:rPr>
      <w:rFonts w:ascii="Arial Narrow" w:hAnsi="Arial Narrow" w:cs="Arial"/>
      <w:b/>
      <w:bCs/>
      <w:i/>
      <w:iCs/>
      <w:sz w:val="28"/>
      <w:szCs w:val="28"/>
      <w:lang w:val="ro-RO" w:eastAsia="de-DE"/>
    </w:rPr>
  </w:style>
  <w:style w:type="character" w:customStyle="1" w:styleId="Heading3Char">
    <w:name w:val="Heading 3 Char"/>
    <w:link w:val="Heading3"/>
    <w:uiPriority w:val="9"/>
    <w:rsid w:val="0069529C"/>
    <w:rPr>
      <w:rFonts w:ascii="Arial Narrow" w:hAnsi="Arial Narrow" w:cs="Arial"/>
      <w:b/>
      <w:bCs/>
      <w:sz w:val="26"/>
      <w:szCs w:val="26"/>
      <w:lang w:val="ro-RO" w:eastAsia="de-DE"/>
    </w:rPr>
  </w:style>
  <w:style w:type="character" w:customStyle="1" w:styleId="Heading4Char">
    <w:name w:val="Heading 4 Char"/>
    <w:link w:val="Heading4"/>
    <w:uiPriority w:val="9"/>
    <w:rsid w:val="0069529C"/>
    <w:rPr>
      <w:rFonts w:ascii="Arial Narrow" w:hAnsi="Arial Narrow"/>
      <w:b/>
      <w:bCs/>
      <w:sz w:val="28"/>
      <w:szCs w:val="28"/>
      <w:lang w:val="ro-RO" w:eastAsia="de-DE"/>
    </w:rPr>
  </w:style>
  <w:style w:type="character" w:customStyle="1" w:styleId="Heading5Char">
    <w:name w:val="Heading 5 Char"/>
    <w:link w:val="Heading5"/>
    <w:rsid w:val="0069529C"/>
    <w:rPr>
      <w:rFonts w:ascii="Arial Narrow" w:hAnsi="Arial Narrow"/>
      <w:b/>
      <w:bCs/>
      <w:sz w:val="24"/>
      <w:szCs w:val="24"/>
      <w:lang w:val="ro-RO" w:eastAsia="de-DE"/>
    </w:rPr>
  </w:style>
  <w:style w:type="character" w:customStyle="1" w:styleId="Heading6Char">
    <w:name w:val="Heading 6 Char"/>
    <w:link w:val="Heading6"/>
    <w:rsid w:val="0069529C"/>
    <w:rPr>
      <w:rFonts w:ascii="Arial Narrow" w:hAnsi="Arial Narrow"/>
      <w:b/>
      <w:bCs/>
      <w:sz w:val="22"/>
      <w:szCs w:val="22"/>
      <w:lang w:val="ro-RO" w:eastAsia="de-DE"/>
    </w:rPr>
  </w:style>
  <w:style w:type="character" w:customStyle="1" w:styleId="Heading7Char">
    <w:name w:val="Heading 7 Char"/>
    <w:link w:val="Heading7"/>
    <w:uiPriority w:val="9"/>
    <w:rsid w:val="0069529C"/>
    <w:rPr>
      <w:rFonts w:ascii="Arial Narrow" w:hAnsi="Arial Narrow"/>
      <w:sz w:val="24"/>
      <w:szCs w:val="24"/>
      <w:lang w:val="ro-RO" w:eastAsia="de-DE"/>
    </w:rPr>
  </w:style>
  <w:style w:type="character" w:customStyle="1" w:styleId="Heading8Char">
    <w:name w:val="Heading 8 Char"/>
    <w:link w:val="Heading8"/>
    <w:uiPriority w:val="9"/>
    <w:rsid w:val="0069529C"/>
    <w:rPr>
      <w:rFonts w:ascii="Arial Narrow" w:hAnsi="Arial Narrow"/>
      <w:i/>
      <w:iCs/>
      <w:sz w:val="24"/>
      <w:szCs w:val="24"/>
      <w:lang w:val="ro-RO" w:eastAsia="de-DE"/>
    </w:rPr>
  </w:style>
  <w:style w:type="character" w:customStyle="1" w:styleId="Heading9Char">
    <w:name w:val="Heading 9 Char"/>
    <w:link w:val="Heading9"/>
    <w:uiPriority w:val="9"/>
    <w:rsid w:val="0069529C"/>
    <w:rPr>
      <w:rFonts w:ascii="Arial Narrow" w:hAnsi="Arial Narrow" w:cs="Arial"/>
      <w:sz w:val="22"/>
      <w:szCs w:val="22"/>
      <w:lang w:val="ro-RO" w:eastAsia="de-DE"/>
    </w:rPr>
  </w:style>
  <w:style w:type="character" w:customStyle="1" w:styleId="HeaderChar">
    <w:name w:val="Header Char"/>
    <w:link w:val="Header"/>
    <w:uiPriority w:val="99"/>
    <w:rsid w:val="0069529C"/>
    <w:rPr>
      <w:rFonts w:ascii="Arial Narrow" w:hAnsi="Arial Narrow"/>
      <w:sz w:val="24"/>
      <w:szCs w:val="24"/>
      <w:lang w:val="ro-RO" w:eastAsia="de-DE"/>
    </w:rPr>
  </w:style>
  <w:style w:type="character" w:customStyle="1" w:styleId="FooterChar">
    <w:name w:val="Footer Char"/>
    <w:link w:val="Footer"/>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leGrid">
    <w:name w:val="Table Grid"/>
    <w:basedOn w:val="Table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69529C"/>
    <w:pPr>
      <w:spacing w:after="0"/>
    </w:pPr>
    <w:rPr>
      <w:rFonts w:ascii="Times New Roman" w:hAnsi="Times New Roman"/>
      <w:b/>
      <w:bCs/>
    </w:rPr>
  </w:style>
  <w:style w:type="character" w:customStyle="1" w:styleId="CommentSubjectChar">
    <w:name w:val="Comment Subject Char"/>
    <w:link w:val="CommentSubject"/>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sion">
    <w:name w:val="Revision"/>
    <w:hidden/>
    <w:uiPriority w:val="99"/>
    <w:semiHidden/>
    <w:rsid w:val="0069529C"/>
    <w:rPr>
      <w:lang w:val="en-US"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iPriority w:val="99"/>
    <w:unhideWhenUsed/>
    <w:rsid w:val="0069529C"/>
    <w:rPr>
      <w:rFonts w:ascii="Times New Roman" w:hAnsi="Times New Roman"/>
      <w:sz w:val="20"/>
      <w:szCs w:val="20"/>
      <w:lang w:val="en-US" w:eastAsia="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69529C"/>
  </w:style>
  <w:style w:type="character" w:styleId="FootnoteReference">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Strong">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Head1-Art">
    <w:name w:val="Head1-Art"/>
    <w:basedOn w:val="Normal"/>
    <w:rsid w:val="00B43D9B"/>
    <w:pPr>
      <w:numPr>
        <w:numId w:val="11"/>
      </w:numPr>
      <w:spacing w:before="120" w:after="120"/>
      <w:jc w:val="both"/>
    </w:pPr>
    <w:rPr>
      <w:rFonts w:ascii="Trebuchet MS" w:hAnsi="Trebuchet MS"/>
      <w:b/>
      <w:bCs/>
      <w:caps/>
      <w:sz w:val="20"/>
      <w:lang w:eastAsia="en-US"/>
    </w:rPr>
  </w:style>
  <w:style w:type="paragraph" w:customStyle="1" w:styleId="Head2-Alin">
    <w:name w:val="Head2-Alin"/>
    <w:basedOn w:val="Head1-Art"/>
    <w:rsid w:val="00B43D9B"/>
    <w:pPr>
      <w:numPr>
        <w:ilvl w:val="1"/>
      </w:numPr>
    </w:pPr>
    <w:rPr>
      <w:b w:val="0"/>
      <w:bCs w:val="0"/>
      <w:caps w:val="0"/>
    </w:rPr>
  </w:style>
  <w:style w:type="paragraph" w:customStyle="1" w:styleId="Head3-Bullet">
    <w:name w:val="Head3-Bullet"/>
    <w:basedOn w:val="Head2-Alin"/>
    <w:rsid w:val="00B43D9B"/>
    <w:pPr>
      <w:numPr>
        <w:ilvl w:val="2"/>
      </w:numPr>
    </w:pPr>
  </w:style>
  <w:style w:type="paragraph" w:customStyle="1" w:styleId="Head4-Subsect">
    <w:name w:val="Head4-Subsect"/>
    <w:basedOn w:val="Head3-Bullet"/>
    <w:rsid w:val="00B43D9B"/>
    <w:pPr>
      <w:numPr>
        <w:ilvl w:val="3"/>
      </w:numPr>
    </w:pPr>
    <w:rPr>
      <w:b/>
      <w:bCs/>
    </w:rPr>
  </w:style>
  <w:style w:type="paragraph" w:customStyle="1" w:styleId="Head5-Subsect">
    <w:name w:val="Head5-Subsect"/>
    <w:basedOn w:val="Head4-Subsect"/>
    <w:rsid w:val="00B43D9B"/>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B5481B"/>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0A59F9"/>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0A59F9"/>
    <w:rPr>
      <w:color w:val="605E5C"/>
      <w:shd w:val="clear" w:color="auto" w:fill="E1DFDD"/>
    </w:rPr>
  </w:style>
  <w:style w:type="paragraph" w:customStyle="1" w:styleId="msonormal0">
    <w:name w:val="msonormal"/>
    <w:basedOn w:val="Normal"/>
    <w:rsid w:val="000A59F9"/>
    <w:pPr>
      <w:spacing w:before="100" w:beforeAutospacing="1" w:after="100" w:afterAutospacing="1"/>
    </w:pPr>
    <w:rPr>
      <w:rFonts w:ascii="Times New Roman" w:hAnsi="Times New Roman"/>
      <w:lang w:eastAsia="ro-RO"/>
    </w:rPr>
  </w:style>
  <w:style w:type="paragraph" w:customStyle="1" w:styleId="small">
    <w:name w:val="small"/>
    <w:rsid w:val="000A59F9"/>
    <w:rPr>
      <w:rFonts w:ascii="Verdana" w:eastAsia="Verdana" w:hAnsi="Verdana"/>
      <w:sz w:val="2"/>
      <w:szCs w:val="2"/>
    </w:rPr>
  </w:style>
  <w:style w:type="paragraph" w:styleId="NormalWeb">
    <w:name w:val="Normal (Web)"/>
    <w:basedOn w:val="Normal"/>
    <w:uiPriority w:val="99"/>
    <w:unhideWhenUsed/>
    <w:rsid w:val="000A59F9"/>
    <w:pPr>
      <w:spacing w:before="100" w:beforeAutospacing="1" w:after="100" w:afterAutospacing="1"/>
    </w:pPr>
    <w:rPr>
      <w:rFonts w:ascii="Times New Roman" w:hAnsi="Times New Roman"/>
      <w:lang w:eastAsia="ro-RO"/>
    </w:rPr>
  </w:style>
  <w:style w:type="paragraph" w:styleId="HTMLPreformatted">
    <w:name w:val="HTML Preformatted"/>
    <w:basedOn w:val="Normal"/>
    <w:link w:val="HTMLPreformattedChar"/>
    <w:uiPriority w:val="99"/>
    <w:unhideWhenUsed/>
    <w:rsid w:val="000A5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0A59F9"/>
    <w:rPr>
      <w:rFonts w:ascii="Courier New" w:hAnsi="Courier New" w:cs="Courier New"/>
    </w:rPr>
  </w:style>
  <w:style w:type="character" w:customStyle="1" w:styleId="UnresolvedMention3">
    <w:name w:val="Unresolved Mention3"/>
    <w:uiPriority w:val="99"/>
    <w:semiHidden/>
    <w:unhideWhenUsed/>
    <w:rsid w:val="000A59F9"/>
    <w:rPr>
      <w:color w:val="605E5C"/>
      <w:shd w:val="clear" w:color="auto" w:fill="E1DFDD"/>
    </w:rPr>
  </w:style>
  <w:style w:type="character" w:customStyle="1" w:styleId="BodyTextChar">
    <w:name w:val="Body Text Char"/>
    <w:basedOn w:val="DefaultParagraphFont"/>
    <w:link w:val="BodyText"/>
    <w:rsid w:val="00AD3202"/>
    <w:rPr>
      <w:rFonts w:ascii="Arial Narrow" w:hAnsi="Arial Narrow"/>
      <w:sz w:val="24"/>
      <w:szCs w:val="24"/>
      <w:lang w:eastAsia="de-DE"/>
    </w:rPr>
  </w:style>
  <w:style w:type="character" w:customStyle="1" w:styleId="salnttl1">
    <w:name w:val="s_aln_ttl1"/>
    <w:basedOn w:val="DefaultParagraphFont"/>
    <w:rsid w:val="00AD3202"/>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325324301">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72837911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eader" Target="header3.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24C33-3617-4221-9C37-6AE6AE1D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7</TotalTime>
  <Pages>35</Pages>
  <Words>16269</Words>
  <Characters>105945</Characters>
  <Application>Microsoft Office Word</Application>
  <DocSecurity>0</DocSecurity>
  <Lines>882</Lines>
  <Paragraphs>243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121971</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7</cp:revision>
  <cp:lastPrinted>2023-10-31T12:37:00Z</cp:lastPrinted>
  <dcterms:created xsi:type="dcterms:W3CDTF">2025-06-04T11:45:00Z</dcterms:created>
  <dcterms:modified xsi:type="dcterms:W3CDTF">2026-04-16T13:52:00Z</dcterms:modified>
</cp:coreProperties>
</file>